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BD00" w14:textId="23904FFD" w:rsidR="00FD276F" w:rsidRPr="00A4084E" w:rsidRDefault="006779E0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OLE_LINK1"/>
      <w:bookmarkEnd w:id="0"/>
      <w:r w:rsidRPr="00A4084E">
        <w:rPr>
          <w:rFonts w:cs="Arial"/>
          <w:sz w:val="24"/>
          <w:szCs w:val="24"/>
          <w:lang w:val="en-US"/>
        </w:rPr>
        <w:t>3GPP TSG-RAN WG4 Meeting #11</w:t>
      </w:r>
      <w:r w:rsidR="002965D1" w:rsidRPr="00A4084E">
        <w:rPr>
          <w:rFonts w:cs="Arial"/>
          <w:sz w:val="24"/>
          <w:szCs w:val="24"/>
          <w:lang w:val="en-US"/>
        </w:rPr>
        <w:t>7</w:t>
      </w:r>
      <w:r w:rsidRPr="00A4084E">
        <w:rPr>
          <w:rFonts w:cs="Arial"/>
          <w:sz w:val="24"/>
          <w:szCs w:val="24"/>
          <w:lang w:val="en-US"/>
        </w:rPr>
        <w:tab/>
      </w:r>
      <w:r w:rsidR="00F17F87" w:rsidRPr="00A4084E">
        <w:rPr>
          <w:rFonts w:cs="Arial"/>
          <w:sz w:val="24"/>
          <w:szCs w:val="24"/>
          <w:lang w:val="en-US"/>
        </w:rPr>
        <w:t>R4-2520731</w:t>
      </w:r>
    </w:p>
    <w:p w14:paraId="59287F3E" w14:textId="54A05690" w:rsidR="00FD276F" w:rsidRPr="00A4084E" w:rsidRDefault="00275572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r w:rsidRPr="00A4084E">
        <w:rPr>
          <w:rFonts w:cs="Arial"/>
          <w:sz w:val="24"/>
          <w:szCs w:val="24"/>
          <w:lang w:val="en-US"/>
        </w:rPr>
        <w:t>Dallas</w:t>
      </w:r>
      <w:r w:rsidR="006779E0" w:rsidRPr="00A4084E">
        <w:rPr>
          <w:rFonts w:cs="Arial"/>
          <w:sz w:val="24"/>
          <w:szCs w:val="24"/>
          <w:lang w:val="en-US"/>
        </w:rPr>
        <w:t xml:space="preserve">, </w:t>
      </w:r>
      <w:r w:rsidRPr="00A4084E">
        <w:rPr>
          <w:rFonts w:cs="Arial"/>
          <w:sz w:val="24"/>
          <w:szCs w:val="24"/>
          <w:lang w:val="en-US"/>
        </w:rPr>
        <w:t>TX, USA</w:t>
      </w:r>
      <w:r w:rsidR="006779E0" w:rsidRPr="00A4084E">
        <w:rPr>
          <w:rFonts w:cs="Arial"/>
          <w:sz w:val="24"/>
          <w:szCs w:val="24"/>
          <w:lang w:val="en-US"/>
        </w:rPr>
        <w:t xml:space="preserve">, </w:t>
      </w:r>
      <w:r w:rsidRPr="00A4084E">
        <w:rPr>
          <w:rFonts w:cs="Arial"/>
          <w:sz w:val="24"/>
          <w:szCs w:val="24"/>
          <w:lang w:val="en-US"/>
        </w:rPr>
        <w:t>Novem</w:t>
      </w:r>
      <w:r w:rsidR="006779E0" w:rsidRPr="00A4084E">
        <w:rPr>
          <w:rFonts w:cs="Arial"/>
          <w:sz w:val="24"/>
          <w:szCs w:val="24"/>
          <w:lang w:val="en-US"/>
        </w:rPr>
        <w:t>ber 1</w:t>
      </w:r>
      <w:r w:rsidRPr="00A4084E">
        <w:rPr>
          <w:rFonts w:cs="Arial"/>
          <w:sz w:val="24"/>
          <w:szCs w:val="24"/>
          <w:lang w:val="en-US"/>
        </w:rPr>
        <w:t>7</w:t>
      </w:r>
      <w:r w:rsidR="006779E0" w:rsidRPr="00A4084E">
        <w:rPr>
          <w:rFonts w:cs="Arial"/>
          <w:sz w:val="24"/>
          <w:szCs w:val="24"/>
          <w:lang w:val="en-US"/>
        </w:rPr>
        <w:t xml:space="preserve"> – </w:t>
      </w:r>
      <w:r w:rsidRPr="00A4084E">
        <w:rPr>
          <w:rFonts w:cs="Arial"/>
          <w:sz w:val="24"/>
          <w:szCs w:val="24"/>
          <w:lang w:val="en-US"/>
        </w:rPr>
        <w:t>21</w:t>
      </w:r>
      <w:r w:rsidR="006779E0" w:rsidRPr="00A4084E">
        <w:rPr>
          <w:rFonts w:cs="Arial"/>
          <w:sz w:val="24"/>
          <w:szCs w:val="24"/>
          <w:lang w:val="en-US"/>
        </w:rPr>
        <w:t>, 2025</w:t>
      </w:r>
    </w:p>
    <w:bookmarkEnd w:id="1"/>
    <w:p w14:paraId="01A649FD" w14:textId="77777777" w:rsidR="00FD276F" w:rsidRPr="00A4084E" w:rsidRDefault="00FD276F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77777777" w:rsidR="00FD276F" w:rsidRPr="00A4084E" w:rsidRDefault="006779E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A4084E">
        <w:rPr>
          <w:rFonts w:ascii="Arial" w:eastAsia="MS Mincho" w:hAnsi="Arial" w:cs="Arial"/>
          <w:b/>
          <w:color w:val="000000"/>
          <w:sz w:val="22"/>
        </w:rPr>
        <w:t>Agenda item:</w:t>
      </w:r>
      <w:r w:rsidRPr="00A4084E">
        <w:rPr>
          <w:rFonts w:ascii="Arial" w:eastAsia="MS Mincho" w:hAnsi="Arial" w:cs="Arial"/>
          <w:b/>
          <w:color w:val="000000"/>
          <w:sz w:val="22"/>
        </w:rPr>
        <w:tab/>
      </w:r>
      <w:r w:rsidRPr="00A4084E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A4084E">
        <w:rPr>
          <w:rFonts w:ascii="Arial" w:eastAsia="MS Mincho" w:hAnsi="Arial" w:cs="Arial"/>
          <w:bCs/>
          <w:color w:val="000000"/>
          <w:sz w:val="22"/>
          <w:lang w:eastAsia="ja-JP"/>
        </w:rPr>
        <w:tab/>
      </w:r>
      <w:r w:rsidRPr="00A4084E">
        <w:rPr>
          <w:rFonts w:ascii="Arial" w:eastAsiaTheme="minorEastAsia" w:hAnsi="Arial" w:cs="Arial"/>
          <w:bCs/>
          <w:color w:val="000000"/>
          <w:sz w:val="22"/>
        </w:rPr>
        <w:t>8.1</w:t>
      </w:r>
    </w:p>
    <w:p w14:paraId="0715B812" w14:textId="03E6AA3A" w:rsidR="00FD276F" w:rsidRPr="00A4084E" w:rsidRDefault="006779E0"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 w:rsidRPr="00A4084E">
        <w:rPr>
          <w:rFonts w:ascii="Arial" w:eastAsia="MS Mincho" w:hAnsi="Arial" w:cs="Arial"/>
          <w:b/>
          <w:sz w:val="22"/>
        </w:rPr>
        <w:t>Source:</w:t>
      </w:r>
      <w:r w:rsidRPr="00A4084E">
        <w:rPr>
          <w:rFonts w:ascii="Arial" w:eastAsia="MS Mincho" w:hAnsi="Arial" w:cs="Arial"/>
          <w:bCs/>
          <w:sz w:val="22"/>
        </w:rPr>
        <w:tab/>
      </w:r>
      <w:r w:rsidRPr="00A4084E">
        <w:rPr>
          <w:rFonts w:ascii="Arial" w:hAnsi="Arial" w:cs="Arial"/>
          <w:bCs/>
          <w:color w:val="000000"/>
          <w:sz w:val="22"/>
        </w:rPr>
        <w:t xml:space="preserve">Feature lead </w:t>
      </w:r>
      <w:r w:rsidR="00F7429E" w:rsidRPr="00A4084E">
        <w:rPr>
          <w:rFonts w:ascii="Arial" w:hAnsi="Arial" w:cs="Arial"/>
          <w:bCs/>
          <w:color w:val="000000"/>
          <w:sz w:val="22"/>
        </w:rPr>
        <w:t>(</w:t>
      </w:r>
      <w:r w:rsidR="007110A4" w:rsidRPr="00A4084E">
        <w:rPr>
          <w:rFonts w:ascii="Arial" w:hAnsi="Arial" w:cs="Arial"/>
          <w:bCs/>
          <w:color w:val="000000"/>
          <w:sz w:val="22"/>
        </w:rPr>
        <w:t>vivo</w:t>
      </w:r>
      <w:r w:rsidR="00F7429E" w:rsidRPr="00A4084E">
        <w:rPr>
          <w:rFonts w:ascii="Arial" w:hAnsi="Arial" w:cs="Arial"/>
          <w:bCs/>
          <w:color w:val="000000"/>
          <w:sz w:val="22"/>
        </w:rPr>
        <w:t>)</w:t>
      </w:r>
    </w:p>
    <w:p w14:paraId="67434AFA" w14:textId="5F7353FD" w:rsidR="00FD276F" w:rsidRPr="00A4084E" w:rsidRDefault="006779E0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A4084E">
        <w:rPr>
          <w:rFonts w:ascii="Arial" w:eastAsia="MS Mincho" w:hAnsi="Arial" w:cs="Arial"/>
          <w:b/>
          <w:color w:val="000000"/>
          <w:sz w:val="22"/>
        </w:rPr>
        <w:t>Title:</w:t>
      </w:r>
      <w:r w:rsidRPr="00A4084E">
        <w:rPr>
          <w:rFonts w:ascii="Arial" w:eastAsia="MS Mincho" w:hAnsi="Arial" w:cs="Arial"/>
          <w:bCs/>
          <w:color w:val="000000"/>
          <w:sz w:val="22"/>
        </w:rPr>
        <w:tab/>
      </w:r>
      <w:r w:rsidR="00F7429E" w:rsidRPr="00A4084E">
        <w:rPr>
          <w:rFonts w:ascii="Arial" w:eastAsia="MS Mincho" w:hAnsi="Arial" w:cs="Arial"/>
          <w:bCs/>
          <w:color w:val="000000"/>
          <w:sz w:val="22"/>
        </w:rPr>
        <w:t xml:space="preserve">Running </w:t>
      </w:r>
      <w:r w:rsidR="00362AF7" w:rsidRPr="00A4084E">
        <w:rPr>
          <w:rFonts w:ascii="Arial" w:eastAsia="MS Mincho" w:hAnsi="Arial" w:cs="Arial"/>
          <w:bCs/>
          <w:color w:val="000000"/>
          <w:sz w:val="22"/>
        </w:rPr>
        <w:t>s</w:t>
      </w:r>
      <w:r w:rsidR="00827F73" w:rsidRPr="00A4084E">
        <w:rPr>
          <w:rFonts w:ascii="Arial" w:eastAsiaTheme="minorEastAsia" w:hAnsi="Arial" w:cs="Arial"/>
          <w:bCs/>
          <w:color w:val="000000"/>
          <w:sz w:val="22"/>
        </w:rPr>
        <w:t xml:space="preserve">ummary of 6G </w:t>
      </w:r>
      <w:r w:rsidR="007110A4" w:rsidRPr="00A4084E">
        <w:rPr>
          <w:rFonts w:ascii="Arial" w:eastAsiaTheme="minorEastAsia" w:hAnsi="Arial" w:cs="Arial"/>
          <w:bCs/>
          <w:color w:val="000000"/>
          <w:sz w:val="22"/>
        </w:rPr>
        <w:t>Testability and OTA</w:t>
      </w:r>
      <w:r w:rsidR="009A3F06" w:rsidRPr="00A4084E">
        <w:rPr>
          <w:rFonts w:ascii="Arial" w:eastAsiaTheme="minorEastAsia" w:hAnsi="Arial" w:cs="Arial"/>
          <w:bCs/>
          <w:color w:val="000000"/>
          <w:sz w:val="22"/>
        </w:rPr>
        <w:t xml:space="preserve"> after RAN4#116bis</w:t>
      </w:r>
    </w:p>
    <w:p w14:paraId="0E81DCE7" w14:textId="422A8F6C" w:rsidR="00FD276F" w:rsidRPr="00A4084E" w:rsidRDefault="006779E0">
      <w:pPr>
        <w:spacing w:after="120"/>
        <w:ind w:left="1985" w:hanging="1985"/>
        <w:rPr>
          <w:rFonts w:ascii="Arial" w:eastAsiaTheme="minorEastAsia" w:hAnsi="Arial" w:cs="Arial"/>
          <w:bCs/>
          <w:sz w:val="22"/>
        </w:rPr>
      </w:pPr>
      <w:r w:rsidRPr="00A4084E">
        <w:rPr>
          <w:rFonts w:ascii="Arial" w:eastAsia="MS Mincho" w:hAnsi="Arial" w:cs="Arial"/>
          <w:b/>
          <w:color w:val="000000"/>
          <w:sz w:val="22"/>
        </w:rPr>
        <w:t>Document for:</w:t>
      </w:r>
      <w:r w:rsidRPr="00A4084E">
        <w:rPr>
          <w:rFonts w:ascii="Arial" w:eastAsia="MS Mincho" w:hAnsi="Arial" w:cs="Arial"/>
          <w:bCs/>
          <w:color w:val="000000"/>
          <w:sz w:val="22"/>
        </w:rPr>
        <w:tab/>
      </w:r>
      <w:r w:rsidR="00827F73" w:rsidRPr="00A4084E">
        <w:rPr>
          <w:rFonts w:ascii="Arial" w:eastAsiaTheme="minorEastAsia" w:hAnsi="Arial" w:cs="Arial"/>
          <w:bCs/>
          <w:color w:val="000000"/>
          <w:sz w:val="22"/>
        </w:rPr>
        <w:t>Information</w:t>
      </w:r>
    </w:p>
    <w:p w14:paraId="35F10A5F" w14:textId="2EDAF19F" w:rsidR="00727CC1" w:rsidRPr="00A4084E" w:rsidRDefault="00727CC1" w:rsidP="00827F73">
      <w:pPr>
        <w:pStyle w:val="1"/>
        <w:rPr>
          <w:b/>
          <w:bCs/>
          <w:lang w:val="en-US"/>
        </w:rPr>
      </w:pPr>
      <w:r w:rsidRPr="00A4084E">
        <w:rPr>
          <w:b/>
          <w:bCs/>
          <w:lang w:val="en-US"/>
        </w:rPr>
        <w:t>Introduction</w:t>
      </w:r>
    </w:p>
    <w:p w14:paraId="29CA12B2" w14:textId="3B9E50B3" w:rsidR="00930491" w:rsidRPr="00A4084E" w:rsidRDefault="00E65996" w:rsidP="00930491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3BFC6C" wp14:editId="3F368A6A">
                <wp:simplePos x="0" y="0"/>
                <wp:positionH relativeFrom="column">
                  <wp:posOffset>43180</wp:posOffset>
                </wp:positionH>
                <wp:positionV relativeFrom="paragraph">
                  <wp:posOffset>537845</wp:posOffset>
                </wp:positionV>
                <wp:extent cx="6009640" cy="4832985"/>
                <wp:effectExtent l="0" t="0" r="10160" b="18415"/>
                <wp:wrapTopAndBottom/>
                <wp:docPr id="738086990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9640" cy="4832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E553B9" w14:textId="77777777" w:rsidR="00930491" w:rsidRPr="00930491" w:rsidRDefault="00930491" w:rsidP="00C663E2">
                            <w:pPr>
                              <w:pStyle w:val="aff7"/>
                              <w:spacing w:after="120"/>
                              <w:ind w:leftChars="100" w:left="240" w:firstLineChars="0" w:firstLine="0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6GR core and performance requirements </w:t>
                            </w:r>
                          </w:p>
                          <w:p w14:paraId="23C9A751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ind w:leftChars="250" w:left="960" w:firstLineChars="0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General RF aspects [RAN4]</w:t>
                            </w:r>
                          </w:p>
                          <w:p w14:paraId="0A24905E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Intra-3GPP co-existence studies</w:t>
                            </w:r>
                          </w:p>
                          <w:p w14:paraId="37C313A1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Study RF related system parameters and requirements</w:t>
                            </w:r>
                          </w:p>
                          <w:p w14:paraId="51D4EB24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ind w:leftChars="250" w:left="960" w:firstLineChars="0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BS RF requirement aspects including band [RAN4]</w:t>
                            </w:r>
                          </w:p>
                          <w:p w14:paraId="704DB43E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BS RF requirement and testing framework aiming at improvements and/or simplification compared to 5G NR, including MSR and AAS operation</w:t>
                            </w:r>
                          </w:p>
                          <w:p w14:paraId="7008AB80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Study how to improve 6G BS core,  conformance specifications, including structure and drafting principles </w:t>
                            </w:r>
                          </w:p>
                          <w:p w14:paraId="17A84CCE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ind w:leftChars="250" w:left="960" w:firstLineChars="0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UE RF requirement aspects including band and band combination [RAN4]</w:t>
                            </w:r>
                          </w:p>
                          <w:p w14:paraId="2E9745B1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UE RF requirement framework aiming at improvements and/or simplification compared to 5G NR</w:t>
                            </w:r>
                          </w:p>
                          <w:p w14:paraId="7C595C62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Study how to improve 6G UE RF specification(s), including structure, drafting principles, and database for band combination </w:t>
                            </w:r>
                          </w:p>
                          <w:p w14:paraId="0B3A0794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Study UE RF capabilities considering different device types and implementations</w:t>
                            </w:r>
                          </w:p>
                          <w:p w14:paraId="4C416280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ind w:leftChars="250" w:left="960" w:firstLineChars="0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RRM aspects for 6GR [RAN4, RAN1, RAN2]</w:t>
                            </w:r>
                          </w:p>
                          <w:p w14:paraId="036CA903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RRM requirement and procedure aspects aiming at improvements and/or simplification compared to 5G NR</w:t>
                            </w:r>
                          </w:p>
                          <w:p w14:paraId="7A9C89C4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Study how to improve 6G requirement specification, including structure and drafting principles </w:t>
                            </w:r>
                          </w:p>
                          <w:p w14:paraId="625E0E73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ind w:leftChars="250" w:left="960" w:firstLineChars="0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Demodulation and performance aspects [RAN4]</w:t>
                            </w:r>
                          </w:p>
                          <w:p w14:paraId="4D5D4158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Demodulation and performance requirement framework and key assumptions, aiming at improvements and/or simplification compared to 5G NR</w:t>
                            </w: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 xml:space="preserve"> for UE and BS</w:t>
                            </w:r>
                          </w:p>
                          <w:p w14:paraId="0DA0B892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Study how to improve 6G demodulation and performance specifications, including structure and drafting principles</w:t>
                            </w: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 xml:space="preserve"> for UE and BS</w:t>
                            </w:r>
                          </w:p>
                          <w:p w14:paraId="69D56638" w14:textId="77777777" w:rsidR="00930491" w:rsidRPr="00E65996" w:rsidRDefault="00930491" w:rsidP="00C663E2">
                            <w:pPr>
                              <w:pStyle w:val="aff7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ind w:leftChars="250" w:left="960" w:firstLineChars="0"/>
                              <w:contextualSpacing/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65996"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Aspects related to the testability [RAN4]</w:t>
                            </w:r>
                          </w:p>
                          <w:p w14:paraId="3ABF607D" w14:textId="77777777" w:rsidR="00930491" w:rsidRPr="00E65996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E65996">
                              <w:rPr>
                                <w:rFonts w:ascii="Times New Roman" w:hAnsi="Times New Roman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Testability methodology framework and key assumptions, aiming to ensure that requirements can be properly tested considering the applicability and feasibility of conductive and/or OTA testing with reasonable complexity</w:t>
                            </w:r>
                          </w:p>
                          <w:p w14:paraId="5AE575B3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0"/>
                                <w:numId w:val="39"/>
                              </w:numPr>
                              <w:spacing w:after="120"/>
                              <w:ind w:leftChars="250" w:left="960" w:firstLineChars="0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Other aspects</w:t>
                            </w:r>
                          </w:p>
                          <w:p w14:paraId="2FE12926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Handling </w:t>
                            </w: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irregular</w:t>
                            </w: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channel bandwidths </w:t>
                            </w: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including the definition [RAN4, RAN1]</w:t>
                            </w:r>
                          </w:p>
                          <w:p w14:paraId="6BF45777" w14:textId="77777777" w:rsidR="00930491" w:rsidRPr="00930491" w:rsidRDefault="00930491" w:rsidP="00C663E2">
                            <w:pPr>
                              <w:pStyle w:val="aff7"/>
                              <w:numPr>
                                <w:ilvl w:val="2"/>
                                <w:numId w:val="38"/>
                              </w:numPr>
                              <w:spacing w:after="120"/>
                              <w:ind w:leftChars="448" w:left="1363" w:firstLineChars="0" w:hanging="288"/>
                              <w:contextualSpacing/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</w:rPr>
                              <w:t>Definition of ‘frequency range(s)’</w:t>
                            </w:r>
                            <w:r w:rsidRPr="00930491">
                              <w:rPr>
                                <w:rFonts w:ascii="Times New Roman" w:hAnsi="Times New Roman"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[RAN4]</w:t>
                            </w:r>
                          </w:p>
                          <w:p w14:paraId="17CC6712" w14:textId="77777777" w:rsidR="00930491" w:rsidRPr="00930491" w:rsidRDefault="00930491" w:rsidP="00930491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3BFC6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3.4pt;margin-top:42.35pt;width:473.2pt;height:380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" fillcolor="white [3201]" strokeweight=".5pt">
                <v:textbox>
                  <w:txbxContent>
                    <w:p w14:paraId="27E553B9" w14:textId="77777777" w:rsidR="00930491" w:rsidRPr="00930491" w:rsidRDefault="00930491" w:rsidP="00C663E2">
                      <w:pPr>
                        <w:pStyle w:val="aff7"/>
                        <w:spacing w:after="120"/>
                        <w:ind w:leftChars="100" w:left="240" w:firstLineChars="0" w:firstLine="0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6GR core and performance requirements </w:t>
                      </w:r>
                    </w:p>
                    <w:p w14:paraId="23C9A751" w14:textId="77777777" w:rsidR="00930491" w:rsidRPr="00930491" w:rsidRDefault="00930491" w:rsidP="00C663E2">
                      <w:pPr>
                        <w:pStyle w:val="aff7"/>
                        <w:numPr>
                          <w:ilvl w:val="0"/>
                          <w:numId w:val="39"/>
                        </w:numPr>
                        <w:spacing w:after="120"/>
                        <w:ind w:leftChars="250" w:left="960" w:firstLineChars="0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General RF aspects [RAN4]</w:t>
                      </w:r>
                    </w:p>
                    <w:p w14:paraId="0A24905E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Intra-3GPP co-existence studies</w:t>
                      </w:r>
                    </w:p>
                    <w:p w14:paraId="37C313A1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Study RF related system parameters and requirements</w:t>
                      </w:r>
                    </w:p>
                    <w:p w14:paraId="51D4EB24" w14:textId="77777777" w:rsidR="00930491" w:rsidRPr="00930491" w:rsidRDefault="00930491" w:rsidP="00C663E2">
                      <w:pPr>
                        <w:pStyle w:val="aff7"/>
                        <w:numPr>
                          <w:ilvl w:val="0"/>
                          <w:numId w:val="39"/>
                        </w:numPr>
                        <w:spacing w:after="120"/>
                        <w:ind w:leftChars="250" w:left="960" w:firstLineChars="0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BS RF requirement aspects including band [RAN4]</w:t>
                      </w:r>
                    </w:p>
                    <w:p w14:paraId="704DB43E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BS RF requirement and testing framework aiming at improvements and/or simplification compared to 5G NR, including MSR and AAS operation</w:t>
                      </w:r>
                    </w:p>
                    <w:p w14:paraId="7008AB80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Study how to improve 6G BS </w:t>
                      </w:r>
                      <w:proofErr w:type="gramStart"/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core,  conformance</w:t>
                      </w:r>
                      <w:proofErr w:type="gramEnd"/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 specifications, including structure and drafting principles </w:t>
                      </w:r>
                    </w:p>
                    <w:p w14:paraId="17A84CCE" w14:textId="77777777" w:rsidR="00930491" w:rsidRPr="00930491" w:rsidRDefault="00930491" w:rsidP="00C663E2">
                      <w:pPr>
                        <w:pStyle w:val="aff7"/>
                        <w:numPr>
                          <w:ilvl w:val="0"/>
                          <w:numId w:val="39"/>
                        </w:numPr>
                        <w:spacing w:after="120"/>
                        <w:ind w:leftChars="250" w:left="960" w:firstLineChars="0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UE RF requirement aspects including band and band combination [RAN4]</w:t>
                      </w:r>
                    </w:p>
                    <w:p w14:paraId="2E9745B1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UE RF requirement framework aiming at improvements and/or simplification compared to 5G NR</w:t>
                      </w:r>
                    </w:p>
                    <w:p w14:paraId="7C595C62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Study how to improve 6G UE RF specification(s), including structure, drafting principles, and database for band combination </w:t>
                      </w:r>
                    </w:p>
                    <w:p w14:paraId="0B3A0794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Study UE RF capabilities considering different device types and implementations</w:t>
                      </w:r>
                    </w:p>
                    <w:p w14:paraId="4C416280" w14:textId="77777777" w:rsidR="00930491" w:rsidRPr="00930491" w:rsidRDefault="00930491" w:rsidP="00C663E2">
                      <w:pPr>
                        <w:pStyle w:val="aff7"/>
                        <w:numPr>
                          <w:ilvl w:val="0"/>
                          <w:numId w:val="39"/>
                        </w:numPr>
                        <w:spacing w:after="120"/>
                        <w:ind w:leftChars="250" w:left="960" w:firstLineChars="0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RRM aspects for 6GR [RAN4, RAN1, RAN2]</w:t>
                      </w:r>
                    </w:p>
                    <w:p w14:paraId="036CA903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RRM requirement and procedure aspects aiming at improvements and/or simplification compared to 5G NR</w:t>
                      </w:r>
                    </w:p>
                    <w:p w14:paraId="7A9C89C4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Study how to improve 6G requirement specification, including structure and drafting principles </w:t>
                      </w:r>
                    </w:p>
                    <w:p w14:paraId="625E0E73" w14:textId="77777777" w:rsidR="00930491" w:rsidRPr="00930491" w:rsidRDefault="00930491" w:rsidP="00C663E2">
                      <w:pPr>
                        <w:pStyle w:val="aff7"/>
                        <w:numPr>
                          <w:ilvl w:val="0"/>
                          <w:numId w:val="39"/>
                        </w:numPr>
                        <w:spacing w:after="120"/>
                        <w:ind w:leftChars="250" w:left="960" w:firstLineChars="0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Demodulation and performance aspects [RAN4]</w:t>
                      </w:r>
                    </w:p>
                    <w:p w14:paraId="4D5D4158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Demodulation and performance requirement framework and key assumptions, aiming at improvements and/or simplification compared to 5G NR</w:t>
                      </w: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 xml:space="preserve"> for UE and BS</w:t>
                      </w:r>
                    </w:p>
                    <w:p w14:paraId="0DA0B892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Study how to improve 6G demodulation and performance specifications, including structure and drafting principles</w:t>
                      </w: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 xml:space="preserve"> for UE and BS</w:t>
                      </w:r>
                    </w:p>
                    <w:p w14:paraId="69D56638" w14:textId="77777777" w:rsidR="00930491" w:rsidRPr="00E65996" w:rsidRDefault="00930491" w:rsidP="00C663E2">
                      <w:pPr>
                        <w:pStyle w:val="aff7"/>
                        <w:numPr>
                          <w:ilvl w:val="0"/>
                          <w:numId w:val="39"/>
                        </w:numPr>
                        <w:spacing w:after="120"/>
                        <w:ind w:leftChars="250" w:left="960" w:firstLineChars="0"/>
                        <w:contextualSpacing/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E65996"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Aspects related to the testability [RAN4]</w:t>
                      </w:r>
                    </w:p>
                    <w:p w14:paraId="3ABF607D" w14:textId="77777777" w:rsidR="00930491" w:rsidRPr="00E65996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E65996">
                        <w:rPr>
                          <w:rFonts w:ascii="Times New Roman" w:hAnsi="Times New Roman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Testability methodology framework and key assumptions, aiming to ensure that requirements can be properly tested considering the applicability and feasibility of conductive and/or OTA testing with reasonable complexity</w:t>
                      </w:r>
                    </w:p>
                    <w:p w14:paraId="5AE575B3" w14:textId="77777777" w:rsidR="00930491" w:rsidRPr="00930491" w:rsidRDefault="00930491" w:rsidP="00C663E2">
                      <w:pPr>
                        <w:pStyle w:val="aff7"/>
                        <w:numPr>
                          <w:ilvl w:val="0"/>
                          <w:numId w:val="39"/>
                        </w:numPr>
                        <w:spacing w:after="120"/>
                        <w:ind w:leftChars="250" w:left="960" w:firstLineChars="0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Other aspects</w:t>
                      </w:r>
                    </w:p>
                    <w:p w14:paraId="2FE12926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Handling </w:t>
                      </w: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irregular</w:t>
                      </w: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 xml:space="preserve"> channel bandwidths </w:t>
                      </w: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including the definition [RAN4, RAN1]</w:t>
                      </w:r>
                    </w:p>
                    <w:p w14:paraId="6BF45777" w14:textId="77777777" w:rsidR="00930491" w:rsidRPr="00930491" w:rsidRDefault="00930491" w:rsidP="00C663E2">
                      <w:pPr>
                        <w:pStyle w:val="aff7"/>
                        <w:numPr>
                          <w:ilvl w:val="2"/>
                          <w:numId w:val="38"/>
                        </w:numPr>
                        <w:spacing w:after="120"/>
                        <w:ind w:leftChars="448" w:left="1363" w:firstLineChars="0" w:hanging="288"/>
                        <w:contextualSpacing/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  <w:t>Definition of ‘frequency range(s)’</w:t>
                      </w:r>
                      <w:r w:rsidRPr="00930491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[RAN4]</w:t>
                      </w:r>
                    </w:p>
                    <w:p w14:paraId="17CC6712" w14:textId="77777777" w:rsidR="00930491" w:rsidRPr="00930491" w:rsidRDefault="00930491" w:rsidP="00930491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4084E">
        <w:rPr>
          <w:rFonts w:ascii="Times New Roman" w:hAnsi="Times New Roman"/>
          <w:sz w:val="20"/>
          <w:szCs w:val="20"/>
        </w:rPr>
        <w:t>Based on</w:t>
      </w:r>
      <w:r w:rsidR="00930491" w:rsidRPr="00A4084E">
        <w:rPr>
          <w:rFonts w:ascii="Times New Roman" w:hAnsi="Times New Roman"/>
          <w:sz w:val="20"/>
          <w:szCs w:val="20"/>
        </w:rPr>
        <w:t xml:space="preserve"> the approved 6G </w:t>
      </w:r>
      <w:r w:rsidRPr="00A4084E">
        <w:rPr>
          <w:rFonts w:ascii="Times New Roman" w:hAnsi="Times New Roman"/>
          <w:sz w:val="20"/>
          <w:szCs w:val="20"/>
        </w:rPr>
        <w:t xml:space="preserve">RAN WG </w:t>
      </w:r>
      <w:r w:rsidR="00930491" w:rsidRPr="00A4084E">
        <w:rPr>
          <w:rFonts w:ascii="Times New Roman" w:hAnsi="Times New Roman"/>
          <w:sz w:val="20"/>
          <w:szCs w:val="20"/>
        </w:rPr>
        <w:t xml:space="preserve">SID [RP-252912], </w:t>
      </w:r>
      <w:r w:rsidRPr="00A4084E">
        <w:rPr>
          <w:rFonts w:ascii="Times New Roman" w:hAnsi="Times New Roman"/>
          <w:sz w:val="20"/>
          <w:szCs w:val="20"/>
        </w:rPr>
        <w:t>RAN4 study the</w:t>
      </w:r>
      <w:r w:rsidR="00930491" w:rsidRPr="00A4084E">
        <w:rPr>
          <w:rFonts w:ascii="Times New Roman" w:hAnsi="Times New Roman"/>
          <w:sz w:val="20"/>
          <w:szCs w:val="20"/>
        </w:rPr>
        <w:t xml:space="preserve"> testability </w:t>
      </w:r>
      <w:r w:rsidRPr="00A4084E">
        <w:rPr>
          <w:rFonts w:ascii="Times New Roman" w:hAnsi="Times New Roman"/>
          <w:sz w:val="20"/>
          <w:szCs w:val="20"/>
        </w:rPr>
        <w:t xml:space="preserve">methodology framework and assumptions to ensure all the </w:t>
      </w:r>
      <w:r w:rsidR="00930491" w:rsidRPr="00A4084E">
        <w:rPr>
          <w:rFonts w:ascii="Times New Roman" w:hAnsi="Times New Roman"/>
          <w:sz w:val="20"/>
          <w:szCs w:val="20"/>
        </w:rPr>
        <w:t>6G</w:t>
      </w:r>
      <w:r w:rsidRPr="00A4084E">
        <w:rPr>
          <w:rFonts w:ascii="Times New Roman" w:hAnsi="Times New Roman"/>
          <w:sz w:val="20"/>
          <w:szCs w:val="20"/>
        </w:rPr>
        <w:t xml:space="preserve"> requirements can be properly verified, the feasibility of conductive and/or OTA testing should also be studied, the detailed objective is as following: </w:t>
      </w:r>
    </w:p>
    <w:p w14:paraId="258FFB91" w14:textId="58E64D89" w:rsidR="00F7429E" w:rsidRPr="00A4084E" w:rsidRDefault="00F7429E" w:rsidP="00727CC1">
      <w:pPr>
        <w:rPr>
          <w:rFonts w:eastAsiaTheme="minorEastAsia"/>
        </w:rPr>
      </w:pPr>
    </w:p>
    <w:p w14:paraId="1EB962A4" w14:textId="767C5B03" w:rsidR="00400652" w:rsidRPr="00A4084E" w:rsidRDefault="00400652" w:rsidP="00400652">
      <w:pPr>
        <w:spacing w:before="60" w:after="60"/>
        <w:jc w:val="both"/>
        <w:rPr>
          <w:rFonts w:ascii="Times New Roman" w:eastAsiaTheme="minorEastAsia" w:hAnsi="Times New Roman"/>
          <w:sz w:val="20"/>
          <w:szCs w:val="20"/>
        </w:rPr>
      </w:pPr>
      <w:r w:rsidRPr="00A4084E">
        <w:rPr>
          <w:rFonts w:ascii="Times New Roman" w:eastAsiaTheme="minorEastAsia" w:hAnsi="Times New Roman"/>
          <w:sz w:val="20"/>
          <w:szCs w:val="20"/>
        </w:rPr>
        <w:t xml:space="preserve">In this running summary, </w:t>
      </w:r>
      <w:r w:rsidR="00621D00" w:rsidRPr="00A4084E">
        <w:rPr>
          <w:rFonts w:ascii="Times New Roman" w:eastAsiaTheme="minorEastAsia" w:hAnsi="Times New Roman"/>
          <w:sz w:val="20"/>
          <w:szCs w:val="20"/>
        </w:rPr>
        <w:t xml:space="preserve">it is intended to include the following aspects relevant to the RAN4 study on 6G </w:t>
      </w:r>
      <w:r w:rsidR="00094F1D" w:rsidRPr="00A4084E">
        <w:rPr>
          <w:rFonts w:ascii="Times New Roman" w:eastAsiaTheme="minorEastAsia" w:hAnsi="Times New Roman"/>
          <w:sz w:val="20"/>
          <w:szCs w:val="20"/>
        </w:rPr>
        <w:t>testability and OTA</w:t>
      </w:r>
      <w:r w:rsidR="00621D00" w:rsidRPr="00A4084E">
        <w:rPr>
          <w:rFonts w:ascii="Times New Roman" w:eastAsiaTheme="minorEastAsia" w:hAnsi="Times New Roman"/>
          <w:sz w:val="20"/>
          <w:szCs w:val="20"/>
        </w:rPr>
        <w:t xml:space="preserve">: </w:t>
      </w:r>
    </w:p>
    <w:p w14:paraId="231452FF" w14:textId="0DB95EE5" w:rsidR="003D5427" w:rsidRPr="00A4084E" w:rsidRDefault="00CF4158" w:rsidP="009056CA">
      <w:pPr>
        <w:pStyle w:val="aff7"/>
        <w:numPr>
          <w:ilvl w:val="0"/>
          <w:numId w:val="64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eastAsiaTheme="minorEastAsia" w:hAnsi="Times New Roman"/>
          <w:sz w:val="20"/>
          <w:szCs w:val="20"/>
        </w:rPr>
        <w:t>Running update of agreements in RAN4 for</w:t>
      </w:r>
      <w:r w:rsidR="003D5427" w:rsidRPr="00A4084E">
        <w:rPr>
          <w:rFonts w:ascii="Times New Roman" w:eastAsiaTheme="minorEastAsia" w:hAnsi="Times New Roman"/>
          <w:sz w:val="20"/>
          <w:szCs w:val="20"/>
        </w:rPr>
        <w:t xml:space="preserve"> </w:t>
      </w:r>
      <w:r w:rsidR="006A0139" w:rsidRPr="00A4084E">
        <w:rPr>
          <w:rFonts w:ascii="Times New Roman" w:eastAsiaTheme="minorEastAsia" w:hAnsi="Times New Roman"/>
          <w:sz w:val="20"/>
          <w:szCs w:val="20"/>
        </w:rPr>
        <w:t xml:space="preserve">6G </w:t>
      </w:r>
      <w:r w:rsidRPr="00A4084E">
        <w:rPr>
          <w:rFonts w:ascii="Times New Roman" w:eastAsiaTheme="minorEastAsia" w:hAnsi="Times New Roman"/>
          <w:sz w:val="20"/>
          <w:szCs w:val="20"/>
        </w:rPr>
        <w:t>Testability and OTA</w:t>
      </w:r>
      <w:r w:rsidR="006A0139" w:rsidRPr="00A4084E">
        <w:rPr>
          <w:rFonts w:ascii="Times New Roman" w:eastAsiaTheme="minorEastAsia" w:hAnsi="Times New Roman"/>
          <w:sz w:val="20"/>
          <w:szCs w:val="20"/>
        </w:rPr>
        <w:t xml:space="preserve"> issues</w:t>
      </w:r>
      <w:r w:rsidR="00CB52B0" w:rsidRPr="00A4084E">
        <w:rPr>
          <w:rFonts w:ascii="Times New Roman" w:eastAsiaTheme="minorEastAsia" w:hAnsi="Times New Roman"/>
          <w:sz w:val="20"/>
          <w:szCs w:val="20"/>
        </w:rPr>
        <w:t xml:space="preserve"> after each meeting</w:t>
      </w:r>
    </w:p>
    <w:p w14:paraId="3B060B7F" w14:textId="26180AE1" w:rsidR="003D5427" w:rsidRPr="00A4084E" w:rsidRDefault="00956F31" w:rsidP="009056CA">
      <w:pPr>
        <w:pStyle w:val="aff7"/>
        <w:numPr>
          <w:ilvl w:val="0"/>
          <w:numId w:val="64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eastAsiaTheme="minorEastAsia" w:hAnsi="Times New Roman"/>
          <w:sz w:val="20"/>
          <w:szCs w:val="20"/>
        </w:rPr>
        <w:t xml:space="preserve">RAN4 key Tdocs and key agreements </w:t>
      </w:r>
      <w:r w:rsidR="00917BA7" w:rsidRPr="00A4084E">
        <w:rPr>
          <w:rFonts w:ascii="Times New Roman" w:eastAsiaTheme="minorEastAsia" w:hAnsi="Times New Roman"/>
          <w:sz w:val="20"/>
          <w:szCs w:val="20"/>
        </w:rPr>
        <w:t xml:space="preserve">those have high dependency on Testability and OTA discussions </w:t>
      </w:r>
      <w:r w:rsidR="008B2544" w:rsidRPr="00A4084E">
        <w:rPr>
          <w:rFonts w:ascii="Times New Roman" w:eastAsiaTheme="minorEastAsia" w:hAnsi="Times New Roman"/>
          <w:sz w:val="20"/>
          <w:szCs w:val="20"/>
        </w:rPr>
        <w:t>in other 6G threads</w:t>
      </w:r>
      <w:r w:rsidR="002B3852" w:rsidRPr="00A4084E">
        <w:rPr>
          <w:rFonts w:ascii="Times New Roman" w:eastAsiaTheme="minorEastAsia" w:hAnsi="Times New Roman"/>
          <w:sz w:val="20"/>
          <w:szCs w:val="20"/>
        </w:rPr>
        <w:t>/Agenda</w:t>
      </w:r>
    </w:p>
    <w:p w14:paraId="23044A2D" w14:textId="414CB965" w:rsidR="00F7429E" w:rsidRPr="00A4084E" w:rsidRDefault="00956F31" w:rsidP="009056CA">
      <w:pPr>
        <w:pStyle w:val="aff7"/>
        <w:numPr>
          <w:ilvl w:val="0"/>
          <w:numId w:val="64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eastAsiaTheme="minorEastAsia" w:hAnsi="Times New Roman"/>
          <w:sz w:val="20"/>
          <w:szCs w:val="20"/>
        </w:rPr>
        <w:t>RAN1</w:t>
      </w:r>
      <w:r w:rsidR="00CF4158" w:rsidRPr="00A4084E">
        <w:rPr>
          <w:rFonts w:ascii="Times New Roman" w:eastAsiaTheme="minorEastAsia" w:hAnsi="Times New Roman"/>
          <w:sz w:val="20"/>
          <w:szCs w:val="20"/>
        </w:rPr>
        <w:t>/RAN2</w:t>
      </w:r>
      <w:r w:rsidRPr="00A4084E">
        <w:rPr>
          <w:rFonts w:ascii="Times New Roman" w:eastAsiaTheme="minorEastAsia" w:hAnsi="Times New Roman"/>
          <w:sz w:val="20"/>
          <w:szCs w:val="20"/>
        </w:rPr>
        <w:t xml:space="preserve"> </w:t>
      </w:r>
      <w:r w:rsidR="00217C6F" w:rsidRPr="00A4084E">
        <w:rPr>
          <w:rFonts w:ascii="Times New Roman" w:eastAsiaTheme="minorEastAsia" w:hAnsi="Times New Roman"/>
          <w:sz w:val="20"/>
          <w:szCs w:val="20"/>
        </w:rPr>
        <w:t>summary</w:t>
      </w:r>
      <w:r w:rsidR="00D23AE9" w:rsidRPr="00A4084E">
        <w:rPr>
          <w:rFonts w:ascii="Times New Roman" w:eastAsiaTheme="minorEastAsia" w:hAnsi="Times New Roman"/>
          <w:sz w:val="20"/>
          <w:szCs w:val="20"/>
        </w:rPr>
        <w:t xml:space="preserve"> for</w:t>
      </w:r>
      <w:r w:rsidR="006A0139" w:rsidRPr="00A4084E">
        <w:rPr>
          <w:rFonts w:ascii="Times New Roman" w:eastAsiaTheme="minorEastAsia" w:hAnsi="Times New Roman"/>
          <w:sz w:val="20"/>
          <w:szCs w:val="20"/>
        </w:rPr>
        <w:t xml:space="preserve"> relevant and essential agreement</w:t>
      </w:r>
      <w:r w:rsidR="00D23AE9" w:rsidRPr="00A4084E">
        <w:rPr>
          <w:rFonts w:ascii="Times New Roman" w:eastAsiaTheme="minorEastAsia" w:hAnsi="Times New Roman"/>
          <w:sz w:val="20"/>
          <w:szCs w:val="20"/>
        </w:rPr>
        <w:t>s</w:t>
      </w:r>
      <w:r w:rsidR="00217C6F" w:rsidRPr="00A4084E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A4084E">
        <w:rPr>
          <w:rFonts w:ascii="Times New Roman" w:eastAsiaTheme="minorEastAsia" w:hAnsi="Times New Roman"/>
          <w:sz w:val="20"/>
          <w:szCs w:val="20"/>
        </w:rPr>
        <w:t xml:space="preserve">related to </w:t>
      </w:r>
      <w:r w:rsidR="00217C6F" w:rsidRPr="00A4084E">
        <w:rPr>
          <w:rFonts w:ascii="Times New Roman" w:eastAsiaTheme="minorEastAsia" w:hAnsi="Times New Roman"/>
          <w:sz w:val="20"/>
          <w:szCs w:val="20"/>
        </w:rPr>
        <w:t xml:space="preserve">RAN4 6G </w:t>
      </w:r>
      <w:r w:rsidR="00CF4158" w:rsidRPr="00A4084E">
        <w:rPr>
          <w:rFonts w:ascii="Times New Roman" w:eastAsiaTheme="minorEastAsia" w:hAnsi="Times New Roman"/>
          <w:sz w:val="20"/>
          <w:szCs w:val="20"/>
        </w:rPr>
        <w:t>testability</w:t>
      </w:r>
      <w:r w:rsidR="001F77A0" w:rsidRPr="00A4084E">
        <w:rPr>
          <w:rFonts w:ascii="Times New Roman" w:eastAsiaTheme="minorEastAsia" w:hAnsi="Times New Roman"/>
          <w:sz w:val="20"/>
          <w:szCs w:val="20"/>
        </w:rPr>
        <w:t xml:space="preserve"> and OTA</w:t>
      </w:r>
    </w:p>
    <w:p w14:paraId="1C6426ED" w14:textId="77777777" w:rsidR="00593CD2" w:rsidRPr="00A4084E" w:rsidRDefault="00593CD2" w:rsidP="00B813B6">
      <w:pPr>
        <w:spacing w:before="60" w:after="60"/>
        <w:jc w:val="both"/>
        <w:rPr>
          <w:rFonts w:ascii="Times New Roman" w:eastAsiaTheme="minorEastAsia" w:hAnsi="Times New Roman"/>
          <w:sz w:val="21"/>
          <w:szCs w:val="21"/>
        </w:rPr>
      </w:pPr>
    </w:p>
    <w:p w14:paraId="7D483F55" w14:textId="0B998A87" w:rsidR="00B813B6" w:rsidRPr="00A4084E" w:rsidRDefault="00B813B6" w:rsidP="00B813B6">
      <w:pPr>
        <w:spacing w:before="60" w:after="60"/>
        <w:jc w:val="both"/>
        <w:rPr>
          <w:rFonts w:ascii="Times New Roman" w:eastAsiaTheme="minorEastAsia" w:hAnsi="Times New Roman"/>
          <w:sz w:val="21"/>
          <w:szCs w:val="21"/>
        </w:rPr>
      </w:pPr>
      <w:r w:rsidRPr="00A4084E">
        <w:rPr>
          <w:rFonts w:ascii="Times New Roman" w:eastAsiaTheme="minorEastAsia" w:hAnsi="Times New Roman"/>
          <w:sz w:val="21"/>
          <w:szCs w:val="21"/>
        </w:rPr>
        <w:t xml:space="preserve">The information for feature lead is provided: </w:t>
      </w:r>
    </w:p>
    <w:tbl>
      <w:tblPr>
        <w:tblStyle w:val="afd"/>
        <w:tblW w:w="5002" w:type="pct"/>
        <w:tblLook w:val="04A0" w:firstRow="1" w:lastRow="0" w:firstColumn="1" w:lastColumn="0" w:noHBand="0" w:noVBand="1"/>
      </w:tblPr>
      <w:tblGrid>
        <w:gridCol w:w="2708"/>
        <w:gridCol w:w="1967"/>
        <w:gridCol w:w="4960"/>
      </w:tblGrid>
      <w:tr w:rsidR="00B813B6" w:rsidRPr="00A4084E" w14:paraId="361FBA77" w14:textId="77777777" w:rsidTr="00B813B6">
        <w:tc>
          <w:tcPr>
            <w:tcW w:w="1405" w:type="pct"/>
            <w:shd w:val="clear" w:color="auto" w:fill="D9D9D9" w:themeFill="background1" w:themeFillShade="D9"/>
          </w:tcPr>
          <w:p w14:paraId="02AD9AE9" w14:textId="514C879A" w:rsidR="00B813B6" w:rsidRPr="00A4084E" w:rsidRDefault="00B813B6" w:rsidP="00B813B6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9D9D9" w:themeFill="background1" w:themeFillShade="D9"/>
          </w:tcPr>
          <w:p w14:paraId="7B86827A" w14:textId="0868CE96" w:rsidR="00B813B6" w:rsidRPr="00A4084E" w:rsidRDefault="00B813B6" w:rsidP="00B813B6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9D9D9" w:themeFill="background1" w:themeFillShade="D9"/>
          </w:tcPr>
          <w:p w14:paraId="591C84CE" w14:textId="7B72BB40" w:rsidR="00B813B6" w:rsidRPr="00A4084E" w:rsidRDefault="00B813B6" w:rsidP="00B813B6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>Email address</w:t>
            </w:r>
          </w:p>
        </w:tc>
      </w:tr>
      <w:tr w:rsidR="00B813B6" w:rsidRPr="00A4084E" w14:paraId="6AE8DD14" w14:textId="77777777" w:rsidTr="00B813B6">
        <w:tc>
          <w:tcPr>
            <w:tcW w:w="1405" w:type="pct"/>
          </w:tcPr>
          <w:p w14:paraId="33506DE3" w14:textId="7D6A2F82" w:rsidR="00B813B6" w:rsidRPr="00A4084E" w:rsidRDefault="0070386C" w:rsidP="00B813B6">
            <w:pPr>
              <w:spacing w:before="60" w:after="6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Ruixin Wang</w:t>
            </w:r>
          </w:p>
        </w:tc>
        <w:tc>
          <w:tcPr>
            <w:tcW w:w="1021" w:type="pct"/>
          </w:tcPr>
          <w:p w14:paraId="63B59590" w14:textId="1DF79C60" w:rsidR="00B813B6" w:rsidRPr="00A4084E" w:rsidRDefault="0070386C" w:rsidP="00B813B6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>vivo</w:t>
            </w:r>
          </w:p>
        </w:tc>
        <w:tc>
          <w:tcPr>
            <w:tcW w:w="2574" w:type="pct"/>
          </w:tcPr>
          <w:p w14:paraId="2F9464B9" w14:textId="10B06275" w:rsidR="00B813B6" w:rsidRPr="00A4084E" w:rsidRDefault="00F576F7" w:rsidP="00B813B6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Pr="00A4084E">
                <w:rPr>
                  <w:rStyle w:val="aff2"/>
                  <w:rFonts w:ascii="Times New Roman" w:hAnsi="Times New Roman"/>
                  <w:sz w:val="20"/>
                  <w:szCs w:val="20"/>
                </w:rPr>
                <w:t>ruixin.wang@vivo.com</w:t>
              </w:r>
            </w:hyperlink>
          </w:p>
        </w:tc>
      </w:tr>
    </w:tbl>
    <w:p w14:paraId="51E537A1" w14:textId="77777777" w:rsidR="00B813B6" w:rsidRPr="00A4084E" w:rsidRDefault="00B813B6" w:rsidP="00727CC1">
      <w:pPr>
        <w:rPr>
          <w:lang w:eastAsia="en-US"/>
        </w:rPr>
      </w:pPr>
    </w:p>
    <w:p w14:paraId="2147C1B1" w14:textId="093B545D" w:rsidR="00D03176" w:rsidRPr="00A4084E" w:rsidRDefault="008D7440" w:rsidP="00827F73">
      <w:pPr>
        <w:pStyle w:val="1"/>
        <w:rPr>
          <w:b/>
          <w:bCs/>
          <w:lang w:val="en-US"/>
        </w:rPr>
      </w:pPr>
      <w:r w:rsidRPr="00A4084E">
        <w:rPr>
          <w:b/>
          <w:bCs/>
          <w:lang w:val="en-US" w:eastAsia="zh-CN"/>
        </w:rPr>
        <w:t>High-level s</w:t>
      </w:r>
      <w:r w:rsidR="00D03176" w:rsidRPr="00A4084E">
        <w:rPr>
          <w:b/>
          <w:bCs/>
          <w:lang w:val="en-US"/>
        </w:rPr>
        <w:t>tatus update</w:t>
      </w:r>
      <w:r w:rsidRPr="00A4084E">
        <w:rPr>
          <w:b/>
          <w:bCs/>
          <w:lang w:val="en-US" w:eastAsia="zh-CN"/>
        </w:rPr>
        <w:t xml:space="preserve"> of 6G testability</w:t>
      </w:r>
    </w:p>
    <w:p w14:paraId="032ADCAE" w14:textId="2F04534F" w:rsidR="00B813B6" w:rsidRPr="00A4084E" w:rsidRDefault="00EB0F9A" w:rsidP="00D03176">
      <w:pPr>
        <w:rPr>
          <w:rFonts w:ascii="Times New Roman" w:eastAsiaTheme="minorEastAsia" w:hAnsi="Times New Roman"/>
          <w:sz w:val="20"/>
          <w:szCs w:val="20"/>
        </w:rPr>
      </w:pPr>
      <w:r w:rsidRPr="00A4084E">
        <w:rPr>
          <w:rFonts w:ascii="Times New Roman" w:eastAsiaTheme="minorEastAsia" w:hAnsi="Times New Roman"/>
          <w:sz w:val="20"/>
          <w:szCs w:val="20"/>
        </w:rPr>
        <w:t xml:space="preserve">The following status is provided based on RAN4 discussion till the end of RAN#116bis: </w:t>
      </w:r>
    </w:p>
    <w:p w14:paraId="3286AFE0" w14:textId="77777777" w:rsidR="00EB0F9A" w:rsidRPr="00A4084E" w:rsidRDefault="00EB0F9A" w:rsidP="00D03176">
      <w:pPr>
        <w:rPr>
          <w:rFonts w:ascii="Times New Roman" w:hAnsi="Times New Roman"/>
          <w:sz w:val="20"/>
          <w:szCs w:val="20"/>
          <w:lang w:eastAsia="en-US"/>
        </w:rPr>
      </w:pPr>
    </w:p>
    <w:p w14:paraId="0F05CC3A" w14:textId="1C5140C1" w:rsidR="00B813B6" w:rsidRPr="00A4084E" w:rsidRDefault="00B813B6" w:rsidP="00B813B6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A4084E">
        <w:rPr>
          <w:rFonts w:ascii="Times New Roman" w:eastAsiaTheme="minorEastAsia" w:hAnsi="Times New Roman"/>
          <w:b/>
          <w:bCs/>
          <w:sz w:val="20"/>
          <w:szCs w:val="20"/>
        </w:rPr>
        <w:t>RAN4</w:t>
      </w:r>
      <w:r w:rsidR="00774473" w:rsidRPr="00A4084E">
        <w:rPr>
          <w:rFonts w:ascii="Times New Roman" w:eastAsiaTheme="minorEastAsia" w:hAnsi="Times New Roman"/>
          <w:b/>
          <w:bCs/>
          <w:sz w:val="20"/>
          <w:szCs w:val="20"/>
        </w:rPr>
        <w:t xml:space="preserve"> Testability and OTA key topics</w:t>
      </w:r>
      <w:r w:rsidRPr="00A4084E">
        <w:rPr>
          <w:rFonts w:ascii="Times New Roman" w:eastAsiaTheme="minorEastAsia" w:hAnsi="Times New Roman"/>
          <w:b/>
          <w:bCs/>
          <w:sz w:val="20"/>
          <w:szCs w:val="20"/>
        </w:rPr>
        <w:t xml:space="preserve">: </w:t>
      </w:r>
    </w:p>
    <w:tbl>
      <w:tblPr>
        <w:tblStyle w:val="afd"/>
        <w:tblW w:w="9493" w:type="dxa"/>
        <w:tblLook w:val="04A0" w:firstRow="1" w:lastRow="0" w:firstColumn="1" w:lastColumn="0" w:noHBand="0" w:noVBand="1"/>
      </w:tblPr>
      <w:tblGrid>
        <w:gridCol w:w="2972"/>
        <w:gridCol w:w="3827"/>
        <w:gridCol w:w="1418"/>
        <w:gridCol w:w="1276"/>
      </w:tblGrid>
      <w:tr w:rsidR="00774473" w:rsidRPr="00A4084E" w14:paraId="3E59E319" w14:textId="77777777" w:rsidTr="00400DD7">
        <w:tc>
          <w:tcPr>
            <w:tcW w:w="2972" w:type="dxa"/>
          </w:tcPr>
          <w:p w14:paraId="6C7891C7" w14:textId="1CD20367" w:rsidR="00774473" w:rsidRPr="00A4084E" w:rsidRDefault="00774473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Directions/Topics</w:t>
            </w:r>
          </w:p>
        </w:tc>
        <w:tc>
          <w:tcPr>
            <w:tcW w:w="3827" w:type="dxa"/>
          </w:tcPr>
          <w:p w14:paraId="687D6EC9" w14:textId="64F9EC02" w:rsidR="00774473" w:rsidRPr="00A4084E" w:rsidRDefault="00774473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Description </w:t>
            </w:r>
            <w:r w:rsidR="00275D9C" w:rsidRPr="00A4084E">
              <w:rPr>
                <w:rFonts w:ascii="Times New Roman" w:eastAsiaTheme="minorEastAsia" w:hAnsi="Times New Roman"/>
                <w:sz w:val="20"/>
                <w:szCs w:val="20"/>
              </w:rPr>
              <w:t>by FL</w:t>
            </w:r>
          </w:p>
        </w:tc>
        <w:tc>
          <w:tcPr>
            <w:tcW w:w="1418" w:type="dxa"/>
          </w:tcPr>
          <w:p w14:paraId="2F0FF9A6" w14:textId="4E143AE1" w:rsidR="00774473" w:rsidRPr="00A4084E" w:rsidRDefault="002D4A12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Latest Status</w:t>
            </w:r>
          </w:p>
        </w:tc>
        <w:tc>
          <w:tcPr>
            <w:tcW w:w="1276" w:type="dxa"/>
          </w:tcPr>
          <w:p w14:paraId="166F13DE" w14:textId="7224FFA1" w:rsidR="00774473" w:rsidRPr="00A4084E" w:rsidRDefault="00774473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Note</w:t>
            </w:r>
          </w:p>
        </w:tc>
      </w:tr>
      <w:tr w:rsidR="00E6167C" w:rsidRPr="00A4084E" w14:paraId="3224D7EB" w14:textId="77777777" w:rsidTr="00400DD7">
        <w:tc>
          <w:tcPr>
            <w:tcW w:w="2972" w:type="dxa"/>
          </w:tcPr>
          <w:p w14:paraId="23FE5D61" w14:textId="28C0CF65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#1: Improved testability of Conducted Requirements</w:t>
            </w:r>
          </w:p>
        </w:tc>
        <w:tc>
          <w:tcPr>
            <w:tcW w:w="3827" w:type="dxa"/>
          </w:tcPr>
          <w:p w14:paraId="70512628" w14:textId="2CE07964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Discussion of some potential improvement of testability for conductive requirements (including MSD)</w:t>
            </w:r>
          </w:p>
        </w:tc>
        <w:tc>
          <w:tcPr>
            <w:tcW w:w="1418" w:type="dxa"/>
          </w:tcPr>
          <w:p w14:paraId="7431B727" w14:textId="625B03B3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324C3F4A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223DA9D2" w14:textId="77777777" w:rsidTr="00400DD7">
        <w:tc>
          <w:tcPr>
            <w:tcW w:w="2972" w:type="dxa"/>
          </w:tcPr>
          <w:p w14:paraId="0C0C761D" w14:textId="218DF33C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#2: New test methodologies for new 6GR frequencies</w:t>
            </w:r>
          </w:p>
        </w:tc>
        <w:tc>
          <w:tcPr>
            <w:tcW w:w="3827" w:type="dxa"/>
          </w:tcPr>
          <w:p w14:paraId="551BEDD5" w14:textId="76D59A46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Discussion of testability framework and feasibility of new frequencies for 6GR</w:t>
            </w:r>
          </w:p>
        </w:tc>
        <w:tc>
          <w:tcPr>
            <w:tcW w:w="1418" w:type="dxa"/>
          </w:tcPr>
          <w:p w14:paraId="2B7FEE8B" w14:textId="3905FD48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65EF23CF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1425CEF6" w14:textId="77777777" w:rsidTr="00400DD7">
        <w:tc>
          <w:tcPr>
            <w:tcW w:w="2972" w:type="dxa"/>
          </w:tcPr>
          <w:p w14:paraId="78D0338F" w14:textId="1F3A31BA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#3: OTA test methods for Multi-Tx and CA</w:t>
            </w:r>
          </w:p>
        </w:tc>
        <w:tc>
          <w:tcPr>
            <w:tcW w:w="3827" w:type="dxa"/>
          </w:tcPr>
          <w:p w14:paraId="6656F7FF" w14:textId="62C0435C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Testability of band combination radiated performance</w:t>
            </w:r>
          </w:p>
        </w:tc>
        <w:tc>
          <w:tcPr>
            <w:tcW w:w="1418" w:type="dxa"/>
          </w:tcPr>
          <w:p w14:paraId="3174E600" w14:textId="5331E7AF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  <w:r w:rsidRPr="00A4084E">
              <w:rPr>
                <w:rFonts w:ascii="Times New Roman" w:eastAsiaTheme="minorEastAsia" w:hAnsi="Times New Roman"/>
                <w:sz w:val="20"/>
                <w:szCs w:val="20"/>
                <w:vertAlign w:val="superscript"/>
              </w:rPr>
              <w:t>nd</w:t>
            </w: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 priority</w:t>
            </w:r>
          </w:p>
        </w:tc>
        <w:tc>
          <w:tcPr>
            <w:tcW w:w="1276" w:type="dxa"/>
          </w:tcPr>
          <w:p w14:paraId="6CA86B35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0C9D7A91" w14:textId="77777777" w:rsidTr="00400DD7">
        <w:tc>
          <w:tcPr>
            <w:tcW w:w="2972" w:type="dxa"/>
          </w:tcPr>
          <w:p w14:paraId="09816CD7" w14:textId="02D11972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#4: Testability for different Device types</w:t>
            </w:r>
          </w:p>
        </w:tc>
        <w:tc>
          <w:tcPr>
            <w:tcW w:w="3827" w:type="dxa"/>
          </w:tcPr>
          <w:p w14:paraId="453933CB" w14:textId="193A6918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Testability </w:t>
            </w:r>
            <w:r w:rsidR="005F6EF7"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study </w:t>
            </w: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to accommodate different UE </w:t>
            </w:r>
            <w:r w:rsidR="003B53BE"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types </w:t>
            </w:r>
          </w:p>
        </w:tc>
        <w:tc>
          <w:tcPr>
            <w:tcW w:w="1418" w:type="dxa"/>
          </w:tcPr>
          <w:p w14:paraId="3E84DBB9" w14:textId="35D290D1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09EE0E0B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63EA9D54" w14:textId="77777777" w:rsidTr="00400DD7">
        <w:tc>
          <w:tcPr>
            <w:tcW w:w="2972" w:type="dxa"/>
          </w:tcPr>
          <w:p w14:paraId="0155B22E" w14:textId="466CF6E8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#5: AI testability</w:t>
            </w:r>
          </w:p>
        </w:tc>
        <w:tc>
          <w:tcPr>
            <w:tcW w:w="3827" w:type="dxa"/>
          </w:tcPr>
          <w:p w14:paraId="4FA151EC" w14:textId="6C319D50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Testability for different Use cases for AI </w:t>
            </w:r>
          </w:p>
        </w:tc>
        <w:tc>
          <w:tcPr>
            <w:tcW w:w="1418" w:type="dxa"/>
          </w:tcPr>
          <w:p w14:paraId="7AD0A1F3" w14:textId="3046139F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30E1DD11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70993DC9" w14:textId="77777777" w:rsidTr="00400DD7">
        <w:tc>
          <w:tcPr>
            <w:tcW w:w="2972" w:type="dxa"/>
          </w:tcPr>
          <w:p w14:paraId="3AA29CA6" w14:textId="36A27223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#6: Harmonized testing for TN and NTN</w:t>
            </w:r>
          </w:p>
        </w:tc>
        <w:tc>
          <w:tcPr>
            <w:tcW w:w="3827" w:type="dxa"/>
          </w:tcPr>
          <w:p w14:paraId="0B604CD2" w14:textId="2600DF5F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Testability discussion to harmonize the methodology to cover TN and NTN</w:t>
            </w:r>
          </w:p>
        </w:tc>
        <w:tc>
          <w:tcPr>
            <w:tcW w:w="1418" w:type="dxa"/>
          </w:tcPr>
          <w:p w14:paraId="086FD6D4" w14:textId="325B6C5E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459141E1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425C223B" w14:textId="77777777" w:rsidTr="00400DD7">
        <w:tc>
          <w:tcPr>
            <w:tcW w:w="2972" w:type="dxa"/>
          </w:tcPr>
          <w:p w14:paraId="41E43B2F" w14:textId="45505F99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#7: Improved test methods and metric for SISO OTA</w:t>
            </w:r>
          </w:p>
        </w:tc>
        <w:tc>
          <w:tcPr>
            <w:tcW w:w="3827" w:type="dxa"/>
          </w:tcPr>
          <w:p w14:paraId="6BBF5AF4" w14:textId="3546461D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Improvement of </w:t>
            </w:r>
            <w:r w:rsidR="00275D9C" w:rsidRPr="00A4084E">
              <w:rPr>
                <w:rFonts w:ascii="Times New Roman" w:eastAsiaTheme="minorEastAsia" w:hAnsi="Times New Roman"/>
                <w:sz w:val="20"/>
                <w:szCs w:val="20"/>
              </w:rPr>
              <w:t>single layer OTA</w:t>
            </w: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 measurements </w:t>
            </w:r>
          </w:p>
        </w:tc>
        <w:tc>
          <w:tcPr>
            <w:tcW w:w="1418" w:type="dxa"/>
          </w:tcPr>
          <w:p w14:paraId="27113D86" w14:textId="293F5EBF" w:rsidR="00E6167C" w:rsidRPr="00A4084E" w:rsidRDefault="00275D9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5B721352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14A25B96" w14:textId="77777777" w:rsidTr="00400DD7">
        <w:tc>
          <w:tcPr>
            <w:tcW w:w="2972" w:type="dxa"/>
          </w:tcPr>
          <w:p w14:paraId="639A0B6C" w14:textId="33162E33" w:rsidR="00E6167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#8: Improved test methods and metric for DL MIMO OTA</w:t>
            </w:r>
          </w:p>
        </w:tc>
        <w:tc>
          <w:tcPr>
            <w:tcW w:w="3827" w:type="dxa"/>
          </w:tcPr>
          <w:p w14:paraId="27B50DD8" w14:textId="7BE5D1B6" w:rsidR="00E6167C" w:rsidRPr="00A4084E" w:rsidRDefault="00275D9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Improvement of MIMO OTA measurements</w:t>
            </w:r>
          </w:p>
        </w:tc>
        <w:tc>
          <w:tcPr>
            <w:tcW w:w="1418" w:type="dxa"/>
          </w:tcPr>
          <w:p w14:paraId="67E0E89D" w14:textId="7F228DD7" w:rsidR="00E6167C" w:rsidRPr="00A4084E" w:rsidRDefault="00275D9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3A48C460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5AFD7F34" w14:textId="77777777" w:rsidTr="00400DD7">
        <w:tc>
          <w:tcPr>
            <w:tcW w:w="2972" w:type="dxa"/>
          </w:tcPr>
          <w:p w14:paraId="1540FEE2" w14:textId="14F3E71B" w:rsidR="00E6167C" w:rsidRPr="00A4084E" w:rsidRDefault="00275D9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#9: Efficiency improvement (Test and requirements)</w:t>
            </w:r>
          </w:p>
        </w:tc>
        <w:tc>
          <w:tcPr>
            <w:tcW w:w="3827" w:type="dxa"/>
          </w:tcPr>
          <w:p w14:paraId="797EEE6D" w14:textId="37435E23" w:rsidR="00E6167C" w:rsidRPr="00A4084E" w:rsidRDefault="00275D9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Discussion of framework and guidance on how to improve the test efficiency and how to specify OTA requirements</w:t>
            </w:r>
            <w:r w:rsidR="002B604F"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 efficiently</w:t>
            </w:r>
          </w:p>
        </w:tc>
        <w:tc>
          <w:tcPr>
            <w:tcW w:w="1418" w:type="dxa"/>
          </w:tcPr>
          <w:p w14:paraId="158DD2FF" w14:textId="1D6A9305" w:rsidR="00E6167C" w:rsidRPr="00A4084E" w:rsidRDefault="00275D9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7CE43CCD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E6167C" w:rsidRPr="00A4084E" w14:paraId="3CEBC0FF" w14:textId="77777777" w:rsidTr="00400DD7">
        <w:tc>
          <w:tcPr>
            <w:tcW w:w="2972" w:type="dxa"/>
          </w:tcPr>
          <w:p w14:paraId="4A05DBF6" w14:textId="6AF0DB47" w:rsidR="00E6167C" w:rsidRPr="00A4084E" w:rsidRDefault="003D16B6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#10: BS RF Testability</w:t>
            </w:r>
          </w:p>
        </w:tc>
        <w:tc>
          <w:tcPr>
            <w:tcW w:w="3827" w:type="dxa"/>
          </w:tcPr>
          <w:p w14:paraId="5DD43FB0" w14:textId="4B0A411D" w:rsidR="00E6167C" w:rsidRPr="00A4084E" w:rsidRDefault="00400DD7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Testability issue of BS RF</w:t>
            </w:r>
          </w:p>
        </w:tc>
        <w:tc>
          <w:tcPr>
            <w:tcW w:w="1418" w:type="dxa"/>
          </w:tcPr>
          <w:p w14:paraId="329C1C2E" w14:textId="48DF1F49" w:rsidR="00E6167C" w:rsidRPr="00A4084E" w:rsidRDefault="003D16B6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Not started</w:t>
            </w:r>
          </w:p>
        </w:tc>
        <w:tc>
          <w:tcPr>
            <w:tcW w:w="1276" w:type="dxa"/>
          </w:tcPr>
          <w:p w14:paraId="29F1D100" w14:textId="77777777" w:rsidR="00E6167C" w:rsidRPr="00A4084E" w:rsidRDefault="00E6167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525BDC" w:rsidRPr="00A4084E" w14:paraId="59CF1B5D" w14:textId="77777777" w:rsidTr="00400DD7">
        <w:tc>
          <w:tcPr>
            <w:tcW w:w="2972" w:type="dxa"/>
          </w:tcPr>
          <w:p w14:paraId="63FB58E5" w14:textId="752AEDF4" w:rsidR="00525BDC" w:rsidRPr="00A4084E" w:rsidRDefault="003D16B6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#11: UE RRM Testability</w:t>
            </w:r>
          </w:p>
        </w:tc>
        <w:tc>
          <w:tcPr>
            <w:tcW w:w="3827" w:type="dxa"/>
          </w:tcPr>
          <w:p w14:paraId="3C8E2341" w14:textId="6370E34E" w:rsidR="00525BDC" w:rsidRPr="00A4084E" w:rsidRDefault="00400DD7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Testability issue of UE RRM</w:t>
            </w:r>
          </w:p>
        </w:tc>
        <w:tc>
          <w:tcPr>
            <w:tcW w:w="1418" w:type="dxa"/>
          </w:tcPr>
          <w:p w14:paraId="33EB5B31" w14:textId="52F4AE5D" w:rsidR="00525BDC" w:rsidRPr="00A4084E" w:rsidRDefault="003D16B6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Not started</w:t>
            </w:r>
          </w:p>
        </w:tc>
        <w:tc>
          <w:tcPr>
            <w:tcW w:w="1276" w:type="dxa"/>
          </w:tcPr>
          <w:p w14:paraId="671633D3" w14:textId="77777777" w:rsidR="00525BD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525BDC" w:rsidRPr="00A4084E" w14:paraId="4E25879C" w14:textId="77777777" w:rsidTr="00400DD7">
        <w:tc>
          <w:tcPr>
            <w:tcW w:w="2972" w:type="dxa"/>
          </w:tcPr>
          <w:p w14:paraId="7959A655" w14:textId="64C42730" w:rsidR="00525BDC" w:rsidRPr="00A4084E" w:rsidRDefault="003D16B6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Topic #12: UE Demod Testability</w:t>
            </w:r>
          </w:p>
        </w:tc>
        <w:tc>
          <w:tcPr>
            <w:tcW w:w="3827" w:type="dxa"/>
          </w:tcPr>
          <w:p w14:paraId="7F4F0C20" w14:textId="7CCD0525" w:rsidR="00525BDC" w:rsidRPr="00A4084E" w:rsidRDefault="00400DD7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Testability issue of UE Demod</w:t>
            </w:r>
            <w:r w:rsidR="00B346B0" w:rsidRPr="00A4084E">
              <w:rPr>
                <w:rFonts w:ascii="Times New Roman" w:eastAsiaTheme="minorEastAsia" w:hAnsi="Times New Roman"/>
                <w:sz w:val="20"/>
                <w:szCs w:val="20"/>
              </w:rPr>
              <w:t>ulation</w:t>
            </w:r>
          </w:p>
        </w:tc>
        <w:tc>
          <w:tcPr>
            <w:tcW w:w="1418" w:type="dxa"/>
          </w:tcPr>
          <w:p w14:paraId="16913491" w14:textId="0FD20C4A" w:rsidR="00525BDC" w:rsidRPr="00A4084E" w:rsidRDefault="003D16B6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Not started</w:t>
            </w:r>
          </w:p>
        </w:tc>
        <w:tc>
          <w:tcPr>
            <w:tcW w:w="1276" w:type="dxa"/>
          </w:tcPr>
          <w:p w14:paraId="5B9A6BC7" w14:textId="77777777" w:rsidR="00525BD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525BDC" w:rsidRPr="00A4084E" w14:paraId="30A072E1" w14:textId="77777777" w:rsidTr="00400DD7">
        <w:tc>
          <w:tcPr>
            <w:tcW w:w="2972" w:type="dxa"/>
          </w:tcPr>
          <w:p w14:paraId="10D04F1B" w14:textId="34F1E300" w:rsidR="00525BDC" w:rsidRPr="00A4084E" w:rsidRDefault="003D16B6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Topic #13: </w:t>
            </w:r>
            <w:r w:rsidR="00DF7CA3" w:rsidRPr="00A4084E">
              <w:rPr>
                <w:rFonts w:ascii="Times New Roman" w:eastAsiaTheme="minorEastAsia" w:hAnsi="Times New Roman"/>
                <w:sz w:val="20"/>
                <w:szCs w:val="20"/>
              </w:rPr>
              <w:t>Others</w:t>
            </w:r>
          </w:p>
        </w:tc>
        <w:tc>
          <w:tcPr>
            <w:tcW w:w="3827" w:type="dxa"/>
          </w:tcPr>
          <w:p w14:paraId="227773B6" w14:textId="52D406CF" w:rsidR="00525BDC" w:rsidRPr="00A4084E" w:rsidRDefault="00400DD7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Other testability issues</w:t>
            </w:r>
            <w:r w:rsidR="004C6DA1" w:rsidRPr="00A4084E">
              <w:rPr>
                <w:rFonts w:ascii="Times New Roman" w:eastAsiaTheme="minorEastAsia" w:hAnsi="Times New Roman"/>
                <w:sz w:val="20"/>
                <w:szCs w:val="20"/>
              </w:rPr>
              <w:t xml:space="preserve"> including conductive and OTA</w:t>
            </w:r>
          </w:p>
        </w:tc>
        <w:tc>
          <w:tcPr>
            <w:tcW w:w="1418" w:type="dxa"/>
          </w:tcPr>
          <w:p w14:paraId="5B9EC9BC" w14:textId="71D1053E" w:rsidR="00525BDC" w:rsidRPr="00A4084E" w:rsidRDefault="007A747F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A4084E">
              <w:rPr>
                <w:rFonts w:ascii="Times New Roman" w:eastAsiaTheme="minorEastAsia" w:hAnsi="Times New Roman"/>
                <w:sz w:val="20"/>
                <w:szCs w:val="20"/>
              </w:rPr>
              <w:t>On-going</w:t>
            </w:r>
          </w:p>
        </w:tc>
        <w:tc>
          <w:tcPr>
            <w:tcW w:w="1276" w:type="dxa"/>
          </w:tcPr>
          <w:p w14:paraId="75AE091C" w14:textId="77777777" w:rsidR="00525BDC" w:rsidRPr="00A4084E" w:rsidRDefault="00525BDC" w:rsidP="00AE387B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</w:tbl>
    <w:p w14:paraId="7F2C962D" w14:textId="77777777" w:rsidR="00B813B6" w:rsidRPr="00A4084E" w:rsidRDefault="00B813B6" w:rsidP="00D03176">
      <w:pPr>
        <w:rPr>
          <w:lang w:eastAsia="en-US"/>
        </w:rPr>
      </w:pPr>
    </w:p>
    <w:p w14:paraId="7613127C" w14:textId="2F18D644" w:rsidR="00FD276F" w:rsidRPr="00A4084E" w:rsidRDefault="007F5592" w:rsidP="00827F73">
      <w:pPr>
        <w:pStyle w:val="1"/>
        <w:rPr>
          <w:b/>
          <w:bCs/>
          <w:lang w:val="en-US"/>
        </w:rPr>
      </w:pPr>
      <w:r w:rsidRPr="00A4084E">
        <w:rPr>
          <w:b/>
          <w:bCs/>
          <w:lang w:val="en-US"/>
        </w:rPr>
        <w:t xml:space="preserve">RAN4 </w:t>
      </w:r>
      <w:r w:rsidR="00AF47A4" w:rsidRPr="00A4084E">
        <w:rPr>
          <w:b/>
          <w:bCs/>
          <w:lang w:val="en-US"/>
        </w:rPr>
        <w:t>–</w:t>
      </w:r>
      <w:r w:rsidRPr="00A4084E">
        <w:rPr>
          <w:b/>
          <w:bCs/>
          <w:lang w:val="en-US"/>
        </w:rPr>
        <w:t xml:space="preserve"> </w:t>
      </w:r>
      <w:r w:rsidR="00AF47A4" w:rsidRPr="00A4084E">
        <w:rPr>
          <w:b/>
          <w:bCs/>
          <w:lang w:val="en-US" w:eastAsia="zh-CN"/>
        </w:rPr>
        <w:t xml:space="preserve">Detailed </w:t>
      </w:r>
      <w:r w:rsidRPr="00A4084E">
        <w:rPr>
          <w:b/>
          <w:bCs/>
          <w:lang w:val="en-US"/>
        </w:rPr>
        <w:t xml:space="preserve">6G </w:t>
      </w:r>
      <w:r w:rsidR="00AF47A4" w:rsidRPr="00A4084E">
        <w:rPr>
          <w:b/>
          <w:bCs/>
          <w:lang w:val="en-US" w:eastAsia="zh-CN"/>
        </w:rPr>
        <w:t>Testability and OTA</w:t>
      </w:r>
      <w:r w:rsidRPr="00A4084E">
        <w:rPr>
          <w:b/>
          <w:bCs/>
          <w:lang w:val="en-US"/>
        </w:rPr>
        <w:t xml:space="preserve"> agreements</w:t>
      </w:r>
    </w:p>
    <w:p w14:paraId="54B907DF" w14:textId="072F03B9" w:rsidR="00FD276F" w:rsidRPr="00A4084E" w:rsidRDefault="00827F73" w:rsidP="00827F73">
      <w:pPr>
        <w:pStyle w:val="2"/>
        <w:rPr>
          <w:lang w:val="en-US"/>
        </w:rPr>
      </w:pPr>
      <w:r w:rsidRPr="00A4084E">
        <w:rPr>
          <w:lang w:val="en-US"/>
        </w:rPr>
        <w:t>RAN4 #116bis meeting</w:t>
      </w:r>
      <w:r w:rsidR="003723F6" w:rsidRPr="00A4084E">
        <w:rPr>
          <w:lang w:val="en-US"/>
        </w:rPr>
        <w:t xml:space="preserve"> (Oct-2025)</w:t>
      </w:r>
    </w:p>
    <w:p w14:paraId="7229DAB8" w14:textId="1D807170" w:rsidR="00827F73" w:rsidRPr="00A4084E" w:rsidRDefault="00827F73" w:rsidP="00827F73">
      <w:pPr>
        <w:pStyle w:val="3"/>
        <w:rPr>
          <w:lang w:val="en-US"/>
        </w:rPr>
      </w:pPr>
      <w:r w:rsidRPr="00A4084E">
        <w:rPr>
          <w:lang w:val="en-US"/>
        </w:rPr>
        <w:t xml:space="preserve">Key </w:t>
      </w:r>
      <w:r w:rsidR="002700CD" w:rsidRPr="00A4084E">
        <w:rPr>
          <w:lang w:val="en-US"/>
        </w:rPr>
        <w:t>T</w:t>
      </w:r>
      <w:r w:rsidR="007F5592" w:rsidRPr="00A4084E">
        <w:rPr>
          <w:lang w:val="en-US"/>
        </w:rPr>
        <w:t>d</w:t>
      </w:r>
      <w:r w:rsidRPr="00A4084E">
        <w:rPr>
          <w:lang w:val="en-US"/>
        </w:rPr>
        <w:t>ocs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:rsidRPr="00A4084E" w14:paraId="1D1F9AC1" w14:textId="77777777" w:rsidTr="00827F73">
        <w:tc>
          <w:tcPr>
            <w:tcW w:w="1975" w:type="dxa"/>
          </w:tcPr>
          <w:p w14:paraId="71834042" w14:textId="7F006E18" w:rsidR="00827F73" w:rsidRPr="00A4084E" w:rsidRDefault="0039726B" w:rsidP="00827F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R4-2514517</w:t>
              </w:r>
            </w:hyperlink>
          </w:p>
        </w:tc>
        <w:tc>
          <w:tcPr>
            <w:tcW w:w="7656" w:type="dxa"/>
          </w:tcPr>
          <w:p w14:paraId="53451ABD" w14:textId="77741210" w:rsidR="00827F73" w:rsidRPr="00A4084E" w:rsidRDefault="00F03337" w:rsidP="00827F7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39726B" w:rsidRPr="00A4084E">
              <w:rPr>
                <w:rFonts w:ascii="Times New Roman" w:hAnsi="Times New Roman"/>
                <w:sz w:val="20"/>
                <w:szCs w:val="20"/>
              </w:rPr>
              <w:t>[116bis][110] 6G testability and OTA</w:t>
            </w:r>
          </w:p>
        </w:tc>
      </w:tr>
      <w:tr w:rsidR="00727CC1" w:rsidRPr="00A4084E" w14:paraId="1A37A9F7" w14:textId="77777777" w:rsidTr="00827F73">
        <w:tc>
          <w:tcPr>
            <w:tcW w:w="1975" w:type="dxa"/>
          </w:tcPr>
          <w:p w14:paraId="6080ACA3" w14:textId="4D8C2AEF" w:rsidR="00727CC1" w:rsidRPr="00A4084E" w:rsidRDefault="0039726B" w:rsidP="00727CC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R4-2514647</w:t>
              </w:r>
            </w:hyperlink>
          </w:p>
        </w:tc>
        <w:tc>
          <w:tcPr>
            <w:tcW w:w="7656" w:type="dxa"/>
          </w:tcPr>
          <w:p w14:paraId="436BD0D7" w14:textId="61BFD21F" w:rsidR="00727CC1" w:rsidRPr="00A4084E" w:rsidRDefault="0039726B" w:rsidP="00727CC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>WF on [116bis][110] 6G testability and OTA</w:t>
            </w:r>
          </w:p>
        </w:tc>
      </w:tr>
    </w:tbl>
    <w:p w14:paraId="0ADF693C" w14:textId="31CBA639" w:rsidR="00E74A4C" w:rsidRPr="00A4084E" w:rsidRDefault="00827F73" w:rsidP="00727CC1">
      <w:pPr>
        <w:pStyle w:val="3"/>
        <w:rPr>
          <w:lang w:val="en-US"/>
        </w:rPr>
      </w:pPr>
      <w:r w:rsidRPr="00A4084E">
        <w:rPr>
          <w:lang w:val="en-US"/>
        </w:rPr>
        <w:t>Key agreements</w:t>
      </w:r>
    </w:p>
    <w:p w14:paraId="7699946F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>Topic #1: Improved testability of Conducted Requirements</w:t>
      </w:r>
    </w:p>
    <w:p w14:paraId="7CE0689F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 xml:space="preserve">Sub-topic 1-1 Antenna assumption of FR1 transmitter and receiver </w:t>
      </w:r>
    </w:p>
    <w:p w14:paraId="481A972B" w14:textId="77777777" w:rsidR="00DF3F58" w:rsidRPr="00A4084E" w:rsidRDefault="00DF3F58" w:rsidP="00DF3F58">
      <w:pPr>
        <w:rPr>
          <w:b/>
          <w:sz w:val="22"/>
          <w:szCs w:val="22"/>
          <w:u w:val="single"/>
          <w:lang w:eastAsia="ko-KR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Whether RAN4 should consider a More realistic antenna efficiency assumption for FR1 </w:t>
      </w:r>
      <w:r w:rsidRPr="00A4084E">
        <w:rPr>
          <w:b/>
          <w:sz w:val="22"/>
          <w:szCs w:val="22"/>
          <w:u w:val="single"/>
          <w:lang w:eastAsia="ko-KR"/>
        </w:rPr>
        <w:t xml:space="preserve"> </w:t>
      </w:r>
    </w:p>
    <w:p w14:paraId="3F262CC1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368FC3AD" w14:textId="77777777" w:rsidR="00DF3F58" w:rsidRPr="00A4084E" w:rsidRDefault="00DF3F58" w:rsidP="00DF3F58">
      <w:pPr>
        <w:pStyle w:val="aff7"/>
        <w:numPr>
          <w:ilvl w:val="0"/>
          <w:numId w:val="46"/>
        </w:numPr>
        <w:spacing w:after="180"/>
        <w:ind w:firstLineChars="0"/>
        <w:rPr>
          <w:iCs/>
          <w:sz w:val="22"/>
          <w:szCs w:val="22"/>
        </w:rPr>
      </w:pPr>
      <w:r w:rsidRPr="00A4084E">
        <w:rPr>
          <w:iCs/>
          <w:sz w:val="22"/>
          <w:szCs w:val="22"/>
        </w:rPr>
        <w:t>move this discussion to general RF/UE RF from next meeting.</w:t>
      </w:r>
    </w:p>
    <w:p w14:paraId="44529C57" w14:textId="77777777" w:rsidR="00DF3F58" w:rsidRPr="00A4084E" w:rsidRDefault="00DF3F58" w:rsidP="00DF3F58">
      <w:pPr>
        <w:rPr>
          <w:i/>
          <w:sz w:val="22"/>
          <w:szCs w:val="22"/>
        </w:rPr>
      </w:pPr>
    </w:p>
    <w:p w14:paraId="30447CF0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 xml:space="preserve">Sub-topic 1-2 Improve traditional conducted test to OTA </w:t>
      </w:r>
    </w:p>
    <w:p w14:paraId="4E79DA07" w14:textId="77777777" w:rsidR="00DF3F58" w:rsidRPr="00A4084E" w:rsidRDefault="00DF3F58" w:rsidP="00DF3F58">
      <w:pPr>
        <w:rPr>
          <w:b/>
          <w:sz w:val="22"/>
          <w:szCs w:val="22"/>
          <w:u w:val="single"/>
          <w:lang w:eastAsia="ko-KR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2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Whether it is valuable to improve some conducted requirements to be verified via OTA approach </w:t>
      </w:r>
      <w:r w:rsidRPr="00A4084E">
        <w:rPr>
          <w:b/>
          <w:sz w:val="22"/>
          <w:szCs w:val="22"/>
          <w:u w:val="single"/>
          <w:lang w:eastAsia="ko-KR"/>
        </w:rPr>
        <w:t xml:space="preserve"> </w:t>
      </w:r>
    </w:p>
    <w:p w14:paraId="33AE2C64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3BE9B6BE" w14:textId="77777777" w:rsidR="00DF3F58" w:rsidRPr="00A4084E" w:rsidRDefault="00DF3F58" w:rsidP="00DF3F58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sz w:val="22"/>
          <w:szCs w:val="22"/>
        </w:rPr>
      </w:pPr>
      <w:r w:rsidRPr="00A4084E">
        <w:rPr>
          <w:iCs/>
          <w:sz w:val="22"/>
          <w:szCs w:val="22"/>
        </w:rPr>
        <w:t>RAN4 can further study the testability limitations of some conducted test cases, consider the following aspects as starting point, e.g.,</w:t>
      </w:r>
    </w:p>
    <w:p w14:paraId="10147CA1" w14:textId="77777777" w:rsidR="00DF3F58" w:rsidRPr="00A4084E" w:rsidRDefault="00DF3F58" w:rsidP="00DF3F58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sz w:val="22"/>
          <w:szCs w:val="22"/>
        </w:rPr>
      </w:pPr>
      <w:r w:rsidRPr="00A4084E">
        <w:rPr>
          <w:bCs/>
          <w:sz w:val="22"/>
          <w:szCs w:val="22"/>
        </w:rPr>
        <w:t>FR1 conducted test cases already consider antenna-performance impacts but not verified via radiated approach in a case-by-case manner, e.g. MSD</w:t>
      </w:r>
    </w:p>
    <w:p w14:paraId="7CFDEBA6" w14:textId="77777777" w:rsidR="00DF3F58" w:rsidRPr="00A4084E" w:rsidRDefault="00DF3F58" w:rsidP="00DF3F58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sz w:val="22"/>
          <w:szCs w:val="22"/>
        </w:rPr>
      </w:pPr>
      <w:r w:rsidRPr="00A4084E">
        <w:rPr>
          <w:iCs/>
          <w:sz w:val="22"/>
          <w:szCs w:val="22"/>
        </w:rPr>
        <w:t xml:space="preserve">FR1 test case simplification with both conducted and radiated considered, e.g., </w:t>
      </w:r>
      <w:r w:rsidRPr="00A4084E">
        <w:rPr>
          <w:bCs/>
          <w:sz w:val="22"/>
          <w:szCs w:val="22"/>
        </w:rPr>
        <w:t>spurious emission</w:t>
      </w:r>
    </w:p>
    <w:p w14:paraId="3446443A" w14:textId="77777777" w:rsidR="00DF3F58" w:rsidRPr="00A4084E" w:rsidRDefault="00DF3F58" w:rsidP="00DF3F58">
      <w:pPr>
        <w:pStyle w:val="aff7"/>
        <w:numPr>
          <w:ilvl w:val="1"/>
          <w:numId w:val="41"/>
        </w:numPr>
        <w:overflowPunct/>
        <w:autoSpaceDE/>
        <w:adjustRightInd/>
        <w:spacing w:after="120"/>
        <w:ind w:firstLineChars="0"/>
        <w:textAlignment w:val="auto"/>
        <w:rPr>
          <w:i/>
          <w:sz w:val="22"/>
          <w:szCs w:val="22"/>
        </w:rPr>
      </w:pPr>
      <w:r w:rsidRPr="00A4084E">
        <w:rPr>
          <w:rFonts w:eastAsia="宋体"/>
          <w:sz w:val="22"/>
          <w:szCs w:val="22"/>
        </w:rPr>
        <w:t xml:space="preserve">Discuss which </w:t>
      </w:r>
      <w:r w:rsidRPr="00A4084E">
        <w:rPr>
          <w:bCs/>
          <w:sz w:val="22"/>
          <w:szCs w:val="22"/>
        </w:rPr>
        <w:t>conducted conformance testing could either yield testability issues, e.g., lack of physical Tx/Rx ports, and/or highly dynamic nature of multiple Tx/Rx operation, including antenna tuning for impedance and/or pattern</w:t>
      </w:r>
      <w:r w:rsidRPr="00A4084E">
        <w:rPr>
          <w:rFonts w:eastAsia="宋体"/>
          <w:sz w:val="22"/>
          <w:szCs w:val="22"/>
        </w:rPr>
        <w:t>.</w:t>
      </w:r>
    </w:p>
    <w:p w14:paraId="06B447C1" w14:textId="77777777" w:rsidR="00DF3F58" w:rsidRPr="00A4084E" w:rsidRDefault="00DF3F58" w:rsidP="00DF3F58">
      <w:pPr>
        <w:rPr>
          <w:i/>
          <w:sz w:val="22"/>
          <w:szCs w:val="22"/>
        </w:rPr>
      </w:pPr>
    </w:p>
    <w:p w14:paraId="4D31730E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>Topic #2: New test methodologies for new 6GR frequencies</w:t>
      </w:r>
    </w:p>
    <w:p w14:paraId="7D17C5E9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>Sub-topic 2-1 Testability for new 6GR frequency</w:t>
      </w:r>
    </w:p>
    <w:p w14:paraId="14107615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2</w:t>
      </w:r>
      <w:r w:rsidRPr="00A4084E">
        <w:rPr>
          <w:b/>
          <w:sz w:val="22"/>
          <w:szCs w:val="22"/>
          <w:u w:val="single"/>
          <w:lang w:eastAsia="ko-KR"/>
        </w:rPr>
        <w:t>-1-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Testability for New Frequencies </w:t>
      </w:r>
      <w:r w:rsidRPr="00A4084E">
        <w:rPr>
          <w:b/>
          <w:color w:val="000000" w:themeColor="text1"/>
          <w:sz w:val="22"/>
          <w:szCs w:val="22"/>
          <w:u w:val="single"/>
        </w:rPr>
        <w:t>between FR1 and FR2</w:t>
      </w:r>
      <w:r w:rsidRPr="00A4084E">
        <w:rPr>
          <w:b/>
          <w:sz w:val="22"/>
          <w:szCs w:val="22"/>
          <w:u w:val="single"/>
        </w:rPr>
        <w:t xml:space="preserve">   </w:t>
      </w:r>
    </w:p>
    <w:p w14:paraId="568EAF76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3AEE25AC" w14:textId="77777777" w:rsidR="00DF3F58" w:rsidRPr="00A4084E" w:rsidRDefault="00DF3F58" w:rsidP="00DF3F58">
      <w:pPr>
        <w:rPr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>RAN4 study the testability including conducted testing and radiated testing for the new frequencies. The following aspects can be considered:</w:t>
      </w:r>
    </w:p>
    <w:p w14:paraId="5D280F39" w14:textId="77777777" w:rsidR="00DF3F58" w:rsidRPr="00A4084E" w:rsidRDefault="00DF3F58" w:rsidP="00DF3F58">
      <w:pPr>
        <w:pStyle w:val="aff7"/>
        <w:numPr>
          <w:ilvl w:val="0"/>
          <w:numId w:val="42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>The frequency range definition will be discussed under the spectrum agenda.</w:t>
      </w:r>
    </w:p>
    <w:p w14:paraId="64DCF272" w14:textId="77777777" w:rsidR="00DF3F58" w:rsidRPr="00A4084E" w:rsidRDefault="00DF3F58" w:rsidP="00DF3F58">
      <w:pPr>
        <w:pStyle w:val="aff7"/>
        <w:numPr>
          <w:ilvl w:val="0"/>
          <w:numId w:val="42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>For conducted test, use existing test method as a starting point</w:t>
      </w:r>
    </w:p>
    <w:p w14:paraId="0B4DD91B" w14:textId="77777777" w:rsidR="00DF3F58" w:rsidRPr="00A4084E" w:rsidRDefault="00DF3F58" w:rsidP="00DF3F58">
      <w:pPr>
        <w:pStyle w:val="aff7"/>
        <w:numPr>
          <w:ilvl w:val="0"/>
          <w:numId w:val="42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>For OTA test</w:t>
      </w:r>
    </w:p>
    <w:p w14:paraId="448EA48B" w14:textId="77777777" w:rsidR="00DF3F58" w:rsidRPr="00A4084E" w:rsidRDefault="00DF3F58" w:rsidP="00DF3F58">
      <w:pPr>
        <w:pStyle w:val="aff7"/>
        <w:numPr>
          <w:ilvl w:val="1"/>
          <w:numId w:val="42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>F</w:t>
      </w:r>
      <w:r w:rsidRPr="00A4084E">
        <w:rPr>
          <w:rFonts w:eastAsia="Times New Roman"/>
          <w:bCs/>
          <w:sz w:val="22"/>
          <w:szCs w:val="22"/>
        </w:rPr>
        <w:t xml:space="preserve">urther study potential test methodologies including the full-package, i.e., supported frequency range, test setup, configuration, positioning, procedure, validation/calibration, quiet-zone/test zone, MU, testing time reduction </w:t>
      </w:r>
    </w:p>
    <w:p w14:paraId="2F4B4A21" w14:textId="77777777" w:rsidR="00DF3F58" w:rsidRPr="00A4084E" w:rsidRDefault="00DF3F58" w:rsidP="00DF3F58">
      <w:pPr>
        <w:rPr>
          <w:i/>
          <w:sz w:val="22"/>
          <w:szCs w:val="22"/>
        </w:rPr>
      </w:pPr>
    </w:p>
    <w:p w14:paraId="7667A176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>Topic #3: OTA test methods for Multi-Tx and CA</w:t>
      </w:r>
    </w:p>
    <w:p w14:paraId="00AA2508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>Sub-topic 3-1 OTA for 6GR multi-carrier</w:t>
      </w:r>
    </w:p>
    <w:p w14:paraId="1A5B4C72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3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OTA test methodology for FR1 CA   </w:t>
      </w:r>
    </w:p>
    <w:p w14:paraId="3B906F28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2F052A49" w14:textId="77777777" w:rsidR="00DF3F58" w:rsidRPr="00A4084E" w:rsidRDefault="00DF3F58" w:rsidP="00DF3F58">
      <w:pPr>
        <w:pStyle w:val="aff7"/>
        <w:numPr>
          <w:ilvl w:val="0"/>
          <w:numId w:val="47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>RAN4 consider the study of testability for single carrier (with single or multi-Tx/Rx) as 1</w:t>
      </w:r>
      <w:r w:rsidRPr="00A4084E">
        <w:rPr>
          <w:bCs/>
          <w:color w:val="000000" w:themeColor="text1"/>
          <w:sz w:val="22"/>
          <w:szCs w:val="22"/>
          <w:vertAlign w:val="superscript"/>
        </w:rPr>
        <w:t>st</w:t>
      </w:r>
      <w:r w:rsidRPr="00A4084E">
        <w:rPr>
          <w:bCs/>
          <w:color w:val="000000" w:themeColor="text1"/>
          <w:sz w:val="22"/>
          <w:szCs w:val="22"/>
        </w:rPr>
        <w:t xml:space="preserve"> priority. </w:t>
      </w:r>
    </w:p>
    <w:p w14:paraId="7433FF18" w14:textId="77777777" w:rsidR="00DF3F58" w:rsidRPr="00A4084E" w:rsidRDefault="00DF3F58" w:rsidP="00DF3F58">
      <w:pPr>
        <w:spacing w:after="120"/>
        <w:rPr>
          <w:sz w:val="22"/>
          <w:szCs w:val="22"/>
        </w:rPr>
      </w:pPr>
    </w:p>
    <w:p w14:paraId="09CE2DFD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lastRenderedPageBreak/>
        <w:t xml:space="preserve">Topic #4: Testability for different Device types </w:t>
      </w:r>
    </w:p>
    <w:p w14:paraId="45C6F689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>Sub-topic 4-1 OTA testability for different device types</w:t>
      </w:r>
    </w:p>
    <w:p w14:paraId="7CECC560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4</w:t>
      </w:r>
      <w:r w:rsidRPr="00A4084E">
        <w:rPr>
          <w:b/>
          <w:sz w:val="22"/>
          <w:szCs w:val="22"/>
          <w:u w:val="single"/>
          <w:lang w:eastAsia="ko-KR"/>
        </w:rPr>
        <w:t>-1-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OTA testability applicability for different UE types in 6GR day-1  </w:t>
      </w:r>
    </w:p>
    <w:p w14:paraId="225CEB63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61BF0403" w14:textId="77777777" w:rsidR="00DF3F58" w:rsidRPr="00A4084E" w:rsidRDefault="00DF3F58" w:rsidP="00DF3F58">
      <w:pPr>
        <w:pStyle w:val="aff7"/>
        <w:numPr>
          <w:ilvl w:val="0"/>
          <w:numId w:val="47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>RAN4 consider the study of OTA test system to better accommodate different UE types,</w:t>
      </w:r>
      <w:r w:rsidRPr="00A4084E">
        <w:rPr>
          <w:sz w:val="22"/>
          <w:szCs w:val="22"/>
        </w:rPr>
        <w:t xml:space="preserve"> new feature/functionalities, new performance metrics and test cases</w:t>
      </w:r>
      <w:r w:rsidRPr="00A4084E">
        <w:rPr>
          <w:bCs/>
          <w:color w:val="000000" w:themeColor="text1"/>
          <w:sz w:val="22"/>
          <w:szCs w:val="22"/>
        </w:rPr>
        <w:t xml:space="preserve">. </w:t>
      </w:r>
    </w:p>
    <w:p w14:paraId="7809D921" w14:textId="77777777" w:rsidR="00DF3F58" w:rsidRPr="00A4084E" w:rsidRDefault="00DF3F58" w:rsidP="00DF3F58">
      <w:pPr>
        <w:pStyle w:val="aff7"/>
        <w:numPr>
          <w:ilvl w:val="0"/>
          <w:numId w:val="44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 xml:space="preserve">The UE types and form factor considered in testability can be further discussed in this SI. </w:t>
      </w:r>
    </w:p>
    <w:p w14:paraId="2CDBB25D" w14:textId="77777777" w:rsidR="00DF3F58" w:rsidRPr="00A4084E" w:rsidRDefault="00DF3F58" w:rsidP="00DF3F58">
      <w:pPr>
        <w:pStyle w:val="aff7"/>
        <w:numPr>
          <w:ilvl w:val="0"/>
          <w:numId w:val="44"/>
        </w:numPr>
        <w:spacing w:after="180"/>
        <w:ind w:firstLineChars="0"/>
        <w:rPr>
          <w:bCs/>
          <w:color w:val="000000" w:themeColor="text1"/>
          <w:sz w:val="22"/>
          <w:szCs w:val="22"/>
        </w:rPr>
      </w:pPr>
      <w:r w:rsidRPr="00A4084E">
        <w:rPr>
          <w:bCs/>
          <w:color w:val="000000" w:themeColor="text1"/>
          <w:sz w:val="22"/>
          <w:szCs w:val="22"/>
        </w:rPr>
        <w:t xml:space="preserve">RAN4 study the feasibility of developing a single system to cover above aspects. </w:t>
      </w:r>
    </w:p>
    <w:p w14:paraId="03565881" w14:textId="77777777" w:rsidR="00DF3F58" w:rsidRPr="00A4084E" w:rsidRDefault="00DF3F58" w:rsidP="00DF3F58">
      <w:pPr>
        <w:spacing w:after="100"/>
        <w:rPr>
          <w:rFonts w:eastAsia="Heiti SC Light"/>
          <w:sz w:val="22"/>
          <w:szCs w:val="22"/>
        </w:rPr>
      </w:pPr>
    </w:p>
    <w:p w14:paraId="228E019D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 xml:space="preserve">Topic #5: AI/ML OTA testability </w:t>
      </w:r>
    </w:p>
    <w:p w14:paraId="3CE0B914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 xml:space="preserve">Sub-topic 5-1 Enhanced OTA test method for 6GR AI/ML cases </w:t>
      </w:r>
    </w:p>
    <w:p w14:paraId="14291454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5</w:t>
      </w:r>
      <w:r w:rsidRPr="00A4084E">
        <w:rPr>
          <w:b/>
          <w:sz w:val="22"/>
          <w:szCs w:val="22"/>
          <w:u w:val="single"/>
          <w:lang w:eastAsia="ko-KR"/>
        </w:rPr>
        <w:t>-1-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RAN4 study on enhancement of AI/ML testability for 6GR  </w:t>
      </w:r>
    </w:p>
    <w:p w14:paraId="06FD88C0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4773E3FF" w14:textId="77777777" w:rsidR="00DF3F58" w:rsidRPr="00A4084E" w:rsidRDefault="00DF3F58" w:rsidP="00DF3F58">
      <w:pPr>
        <w:pStyle w:val="aff7"/>
        <w:numPr>
          <w:ilvl w:val="0"/>
          <w:numId w:val="47"/>
        </w:numPr>
        <w:spacing w:after="120"/>
        <w:ind w:firstLineChars="0"/>
        <w:rPr>
          <w:sz w:val="22"/>
          <w:szCs w:val="22"/>
        </w:rPr>
      </w:pPr>
      <w:r w:rsidRPr="00A4084E">
        <w:rPr>
          <w:sz w:val="22"/>
          <w:szCs w:val="22"/>
        </w:rPr>
        <w:t>The corresponding test method including both OTA and conducted, to verify the AI/ML features (FFS details) should be studied in RAN4 in 6G SI.</w:t>
      </w:r>
    </w:p>
    <w:p w14:paraId="2D59F6EC" w14:textId="762D52C8" w:rsidR="00CF39FD" w:rsidRPr="00A4084E" w:rsidRDefault="00DF3F58" w:rsidP="00CF39FD">
      <w:pPr>
        <w:pStyle w:val="aff7"/>
        <w:numPr>
          <w:ilvl w:val="1"/>
          <w:numId w:val="47"/>
        </w:numPr>
        <w:spacing w:after="120"/>
        <w:ind w:firstLineChars="0"/>
        <w:rPr>
          <w:color w:val="000000" w:themeColor="text1"/>
          <w:sz w:val="22"/>
          <w:szCs w:val="22"/>
        </w:rPr>
      </w:pPr>
      <w:r w:rsidRPr="00A4084E">
        <w:rPr>
          <w:color w:val="000000" w:themeColor="text1"/>
          <w:sz w:val="22"/>
          <w:szCs w:val="22"/>
        </w:rPr>
        <w:t xml:space="preserve">The methodologies identified in 5G will be considered as the starting point for both conducted and OTA. </w:t>
      </w:r>
    </w:p>
    <w:p w14:paraId="183B893D" w14:textId="77777777" w:rsidR="00DF3F58" w:rsidRPr="00A4084E" w:rsidRDefault="00DF3F58" w:rsidP="00CF39FD">
      <w:pPr>
        <w:rPr>
          <w:sz w:val="22"/>
          <w:szCs w:val="22"/>
        </w:rPr>
      </w:pPr>
    </w:p>
    <w:p w14:paraId="3F0CA5B4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>Topic #6: Harmonized testing for TN and NTN</w:t>
      </w:r>
    </w:p>
    <w:p w14:paraId="633DBB3D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>Sub-topic 6-1 Harmonized OTA test methodologies for TN and NTN</w:t>
      </w:r>
    </w:p>
    <w:p w14:paraId="5244ECA0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6</w:t>
      </w:r>
      <w:r w:rsidRPr="00A4084E">
        <w:rPr>
          <w:b/>
          <w:sz w:val="22"/>
          <w:szCs w:val="22"/>
          <w:u w:val="single"/>
          <w:lang w:eastAsia="ko-KR"/>
        </w:rPr>
        <w:t>-1-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Harmonized OTA test methodologies for TN and NTN  </w:t>
      </w:r>
    </w:p>
    <w:p w14:paraId="39368B52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7C8B906B" w14:textId="77777777" w:rsidR="00DF3F58" w:rsidRPr="00A4084E" w:rsidRDefault="00DF3F58" w:rsidP="00DF3F58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 w:val="22"/>
          <w:szCs w:val="22"/>
        </w:rPr>
      </w:pPr>
      <w:r w:rsidRPr="00A4084E">
        <w:rPr>
          <w:rFonts w:eastAsia="宋体"/>
          <w:sz w:val="22"/>
          <w:szCs w:val="22"/>
        </w:rPr>
        <w:t xml:space="preserve">Targeting a harmonized test system/test method for TN and NTN devices for FR1. </w:t>
      </w:r>
    </w:p>
    <w:p w14:paraId="11304B97" w14:textId="77777777" w:rsidR="00DF3F58" w:rsidRPr="00A4084E" w:rsidRDefault="00DF3F58" w:rsidP="00DF3F58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 w:val="22"/>
          <w:szCs w:val="22"/>
        </w:rPr>
      </w:pPr>
      <w:r w:rsidRPr="00A4084E">
        <w:rPr>
          <w:rFonts w:eastAsia="宋体"/>
          <w:sz w:val="22"/>
          <w:szCs w:val="22"/>
        </w:rPr>
        <w:t>The test complexity and cost should be considered.</w:t>
      </w:r>
    </w:p>
    <w:p w14:paraId="04D096EF" w14:textId="77777777" w:rsidR="00DF3F58" w:rsidRPr="00A4084E" w:rsidRDefault="00DF3F58" w:rsidP="00DF3F58">
      <w:pPr>
        <w:spacing w:after="120"/>
        <w:rPr>
          <w:b/>
          <w:bCs/>
          <w:sz w:val="22"/>
          <w:szCs w:val="22"/>
        </w:rPr>
      </w:pPr>
    </w:p>
    <w:p w14:paraId="513AEF58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 xml:space="preserve">Topic #7: Improved test methods and metric for SISO OTA  </w:t>
      </w:r>
    </w:p>
    <w:p w14:paraId="5CFCD65D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 xml:space="preserve">Sub-topic 7-1 Enhanced OTA test method for TRP/TRS </w:t>
      </w:r>
    </w:p>
    <w:p w14:paraId="6AB88DFE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7</w:t>
      </w:r>
      <w:r w:rsidRPr="00A4084E">
        <w:rPr>
          <w:b/>
          <w:sz w:val="22"/>
          <w:szCs w:val="22"/>
          <w:u w:val="single"/>
          <w:lang w:eastAsia="ko-KR"/>
        </w:rPr>
        <w:t>-1-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Enhanced OTA test method for TRP/TRS  </w:t>
      </w:r>
    </w:p>
    <w:p w14:paraId="452C2BCE" w14:textId="77777777" w:rsidR="00DF3F58" w:rsidRPr="00A4084E" w:rsidRDefault="00DF3F58" w:rsidP="00DF3F58">
      <w:pPr>
        <w:spacing w:after="120"/>
        <w:rPr>
          <w:sz w:val="21"/>
          <w:szCs w:val="28"/>
        </w:rPr>
      </w:pPr>
      <w:r w:rsidRPr="00A4084E">
        <w:rPr>
          <w:sz w:val="21"/>
          <w:szCs w:val="28"/>
        </w:rPr>
        <w:t>Agreements:</w:t>
      </w:r>
    </w:p>
    <w:p w14:paraId="4A995234" w14:textId="77777777" w:rsidR="00DF3F58" w:rsidRPr="00A4084E" w:rsidRDefault="00DF3F58" w:rsidP="00DF3F58">
      <w:pPr>
        <w:pStyle w:val="aff7"/>
        <w:numPr>
          <w:ilvl w:val="0"/>
          <w:numId w:val="47"/>
        </w:numPr>
        <w:ind w:firstLineChars="0"/>
        <w:rPr>
          <w:color w:val="212121"/>
          <w:sz w:val="20"/>
          <w:szCs w:val="20"/>
        </w:rPr>
      </w:pPr>
      <w:r w:rsidRPr="00A4084E">
        <w:rPr>
          <w:color w:val="212121"/>
          <w:sz w:val="22"/>
          <w:szCs w:val="22"/>
        </w:rPr>
        <w:t>RAN4 further study the feasibility of incorporating real-world usage scenarios more closely into the 6GR OTA testing methodology.</w:t>
      </w:r>
    </w:p>
    <w:p w14:paraId="76F382F5" w14:textId="77777777" w:rsidR="00DF3F58" w:rsidRPr="00A4084E" w:rsidRDefault="00DF3F58" w:rsidP="00DF3F58">
      <w:pPr>
        <w:numPr>
          <w:ilvl w:val="0"/>
          <w:numId w:val="45"/>
        </w:numPr>
        <w:rPr>
          <w:color w:val="212121"/>
          <w:sz w:val="20"/>
          <w:szCs w:val="20"/>
        </w:rPr>
      </w:pPr>
      <w:r w:rsidRPr="00A4084E">
        <w:rPr>
          <w:color w:val="212121"/>
          <w:sz w:val="22"/>
          <w:szCs w:val="22"/>
        </w:rPr>
        <w:t>FFS on OTA configurations/parameters to reflect real-world scenarios, e.g., support antenna switching, and other aspects.</w:t>
      </w:r>
    </w:p>
    <w:p w14:paraId="76F3EAAF" w14:textId="77777777" w:rsidR="00DF3F58" w:rsidRPr="00A4084E" w:rsidRDefault="00DF3F58" w:rsidP="00DF3F58">
      <w:pPr>
        <w:spacing w:after="120"/>
        <w:rPr>
          <w:b/>
          <w:bCs/>
          <w:sz w:val="22"/>
          <w:szCs w:val="22"/>
        </w:rPr>
      </w:pPr>
    </w:p>
    <w:p w14:paraId="067F3B2E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 xml:space="preserve">Topic #8: Improved test methods and metric for DL MIMO OTA </w:t>
      </w:r>
    </w:p>
    <w:p w14:paraId="5A0E1413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 xml:space="preserve">Sub-topic 8-1 MIMO OTA for 6GR </w:t>
      </w:r>
    </w:p>
    <w:p w14:paraId="6924F7DD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8</w:t>
      </w:r>
      <w:r w:rsidRPr="00A4084E">
        <w:rPr>
          <w:b/>
          <w:sz w:val="22"/>
          <w:szCs w:val="22"/>
          <w:u w:val="single"/>
          <w:lang w:eastAsia="ko-KR"/>
        </w:rPr>
        <w:t>-1-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RAN4 consider MIMO OTA for 6GR day-1  </w:t>
      </w:r>
    </w:p>
    <w:p w14:paraId="4A45C6C1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</w:t>
      </w:r>
      <w:r w:rsidRPr="00A4084E">
        <w:rPr>
          <w:sz w:val="22"/>
          <w:szCs w:val="22"/>
        </w:rPr>
        <w:t>：</w:t>
      </w:r>
    </w:p>
    <w:p w14:paraId="71E6C269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RAN4 will study the dynamic MIMO OTA (at least dynamic channel model and link adaptation) for 6G. static MIMO is not precluded. The following can be considered as starting point:</w:t>
      </w:r>
    </w:p>
    <w:p w14:paraId="3CBD305A" w14:textId="77777777" w:rsidR="00DF3F58" w:rsidRPr="00A4084E" w:rsidRDefault="00DF3F58" w:rsidP="00DF3F58">
      <w:pPr>
        <w:pStyle w:val="aff7"/>
        <w:numPr>
          <w:ilvl w:val="0"/>
          <w:numId w:val="43"/>
        </w:numPr>
        <w:spacing w:after="120"/>
        <w:ind w:firstLineChars="0"/>
        <w:rPr>
          <w:sz w:val="22"/>
          <w:szCs w:val="22"/>
        </w:rPr>
      </w:pPr>
      <w:r w:rsidRPr="00A4084E">
        <w:rPr>
          <w:sz w:val="22"/>
          <w:szCs w:val="22"/>
        </w:rPr>
        <w:t>2D or 3D channel model</w:t>
      </w:r>
    </w:p>
    <w:p w14:paraId="40F4D06D" w14:textId="77777777" w:rsidR="00DF3F58" w:rsidRPr="00A4084E" w:rsidRDefault="00DF3F58" w:rsidP="00DF3F58">
      <w:pPr>
        <w:pStyle w:val="aff7"/>
        <w:numPr>
          <w:ilvl w:val="0"/>
          <w:numId w:val="43"/>
        </w:numPr>
        <w:spacing w:after="120"/>
        <w:ind w:firstLineChars="0"/>
        <w:rPr>
          <w:sz w:val="22"/>
          <w:szCs w:val="22"/>
        </w:rPr>
      </w:pPr>
      <w:r w:rsidRPr="00A4084E">
        <w:rPr>
          <w:sz w:val="22"/>
          <w:szCs w:val="22"/>
        </w:rPr>
        <w:t>FFS phantom involved testing</w:t>
      </w:r>
    </w:p>
    <w:p w14:paraId="0AECB660" w14:textId="77777777" w:rsidR="00DF3F58" w:rsidRPr="00A4084E" w:rsidRDefault="00DF3F58" w:rsidP="00DF3F58">
      <w:pPr>
        <w:pStyle w:val="aff7"/>
        <w:numPr>
          <w:ilvl w:val="0"/>
          <w:numId w:val="43"/>
        </w:numPr>
        <w:spacing w:after="120"/>
        <w:ind w:firstLineChars="0"/>
        <w:rPr>
          <w:sz w:val="22"/>
          <w:szCs w:val="22"/>
        </w:rPr>
      </w:pPr>
      <w:r w:rsidRPr="00A4084E">
        <w:rPr>
          <w:sz w:val="22"/>
          <w:szCs w:val="22"/>
        </w:rPr>
        <w:t>FFS multi-TRP</w:t>
      </w:r>
    </w:p>
    <w:p w14:paraId="361D2D02" w14:textId="77777777" w:rsidR="00DF3F58" w:rsidRPr="00A4084E" w:rsidRDefault="00DF3F58" w:rsidP="00DF3F58">
      <w:pPr>
        <w:pStyle w:val="aff7"/>
        <w:numPr>
          <w:ilvl w:val="0"/>
          <w:numId w:val="43"/>
        </w:numPr>
        <w:spacing w:after="120"/>
        <w:ind w:firstLineChars="0"/>
        <w:rPr>
          <w:sz w:val="22"/>
          <w:szCs w:val="22"/>
        </w:rPr>
      </w:pPr>
      <w:r w:rsidRPr="00A4084E">
        <w:rPr>
          <w:sz w:val="22"/>
          <w:szCs w:val="22"/>
        </w:rPr>
        <w:lastRenderedPageBreak/>
        <w:t xml:space="preserve">FFS focus on FR1 as </w:t>
      </w:r>
      <w:proofErr w:type="gramStart"/>
      <w:r w:rsidRPr="00A4084E">
        <w:rPr>
          <w:sz w:val="22"/>
          <w:szCs w:val="22"/>
        </w:rPr>
        <w:t>first priority</w:t>
      </w:r>
      <w:proofErr w:type="gramEnd"/>
    </w:p>
    <w:p w14:paraId="18547F0B" w14:textId="77777777" w:rsidR="00DF3F58" w:rsidRPr="00A4084E" w:rsidRDefault="00DF3F58" w:rsidP="00DF3F58">
      <w:pPr>
        <w:pStyle w:val="aff7"/>
        <w:numPr>
          <w:ilvl w:val="1"/>
          <w:numId w:val="43"/>
        </w:numPr>
        <w:spacing w:after="120"/>
        <w:ind w:firstLineChars="0"/>
        <w:rPr>
          <w:sz w:val="22"/>
          <w:szCs w:val="22"/>
        </w:rPr>
      </w:pPr>
      <w:r w:rsidRPr="00A4084E">
        <w:rPr>
          <w:sz w:val="22"/>
          <w:szCs w:val="22"/>
        </w:rPr>
        <w:t>FR2 and new frequency range may also be considered</w:t>
      </w:r>
    </w:p>
    <w:p w14:paraId="7C9A9040" w14:textId="77777777" w:rsidR="00DF3F58" w:rsidRPr="00A4084E" w:rsidRDefault="00DF3F58" w:rsidP="00DF3F58">
      <w:pPr>
        <w:spacing w:after="120"/>
        <w:rPr>
          <w:b/>
          <w:bCs/>
          <w:sz w:val="22"/>
          <w:szCs w:val="22"/>
        </w:rPr>
      </w:pPr>
    </w:p>
    <w:p w14:paraId="509CDD7C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 xml:space="preserve">Efficiency improvement (Test and requirements) </w:t>
      </w:r>
    </w:p>
    <w:p w14:paraId="2CE9D004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 xml:space="preserve">Sub-topic 9-1 Improvement of OTA testing efficiency </w:t>
      </w:r>
    </w:p>
    <w:p w14:paraId="20DDE77F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9</w:t>
      </w:r>
      <w:r w:rsidRPr="00A4084E">
        <w:rPr>
          <w:b/>
          <w:sz w:val="22"/>
          <w:szCs w:val="22"/>
          <w:u w:val="single"/>
          <w:lang w:eastAsia="ko-KR"/>
        </w:rPr>
        <w:t>-1-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Improve OTA test efficiency in 6GR  </w:t>
      </w:r>
    </w:p>
    <w:p w14:paraId="7C06B5E5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287D0C54" w14:textId="77777777" w:rsidR="00DF3F58" w:rsidRPr="00A4084E" w:rsidRDefault="00DF3F58" w:rsidP="00DF3F58">
      <w:pPr>
        <w:pStyle w:val="aff7"/>
        <w:numPr>
          <w:ilvl w:val="0"/>
          <w:numId w:val="48"/>
        </w:numPr>
        <w:spacing w:after="120"/>
        <w:ind w:firstLineChars="0"/>
        <w:rPr>
          <w:sz w:val="22"/>
          <w:szCs w:val="22"/>
        </w:rPr>
      </w:pPr>
      <w:r w:rsidRPr="00A4084E">
        <w:rPr>
          <w:sz w:val="22"/>
          <w:szCs w:val="22"/>
        </w:rPr>
        <w:t xml:space="preserve">6G OTA testability study should consider system complexity, cost and test time reduction. </w:t>
      </w:r>
    </w:p>
    <w:p w14:paraId="604EA8D6" w14:textId="77777777" w:rsidR="00DF3F58" w:rsidRPr="00A4084E" w:rsidRDefault="00DF3F58" w:rsidP="00DF3F58">
      <w:pPr>
        <w:spacing w:after="120"/>
        <w:rPr>
          <w:b/>
          <w:bCs/>
          <w:sz w:val="22"/>
          <w:szCs w:val="22"/>
        </w:rPr>
      </w:pPr>
    </w:p>
    <w:p w14:paraId="44B00E08" w14:textId="77777777" w:rsidR="00DF3F58" w:rsidRPr="00A4084E" w:rsidRDefault="00DF3F58" w:rsidP="00DF3F58">
      <w:pPr>
        <w:pStyle w:val="4"/>
        <w:rPr>
          <w:sz w:val="22"/>
          <w:szCs w:val="16"/>
          <w:lang w:val="en-US"/>
        </w:rPr>
      </w:pPr>
      <w:r w:rsidRPr="00A4084E">
        <w:rPr>
          <w:sz w:val="22"/>
          <w:szCs w:val="16"/>
          <w:lang w:val="en-US"/>
        </w:rPr>
        <w:t xml:space="preserve">Topic #11: Others </w:t>
      </w:r>
    </w:p>
    <w:p w14:paraId="31171F26" w14:textId="77777777" w:rsidR="00DF3F58" w:rsidRPr="00A4084E" w:rsidRDefault="00DF3F58" w:rsidP="00DF3F58">
      <w:pPr>
        <w:rPr>
          <w:sz w:val="22"/>
          <w:szCs w:val="22"/>
        </w:rPr>
      </w:pPr>
      <w:r w:rsidRPr="00A4084E">
        <w:rPr>
          <w:sz w:val="22"/>
          <w:szCs w:val="22"/>
        </w:rPr>
        <w:t>Sub-topic 11-3 General procedure on introducing alternative test method in RAN4</w:t>
      </w:r>
    </w:p>
    <w:p w14:paraId="5F12D144" w14:textId="77777777" w:rsidR="00DF3F58" w:rsidRPr="00A4084E" w:rsidRDefault="00DF3F58" w:rsidP="00DF3F58">
      <w:pPr>
        <w:rPr>
          <w:b/>
          <w:sz w:val="22"/>
          <w:szCs w:val="22"/>
          <w:u w:val="single"/>
        </w:rPr>
      </w:pPr>
      <w:r w:rsidRPr="00A4084E">
        <w:rPr>
          <w:b/>
          <w:sz w:val="22"/>
          <w:szCs w:val="22"/>
          <w:u w:val="single"/>
          <w:lang w:eastAsia="ko-KR"/>
        </w:rPr>
        <w:t xml:space="preserve">Issue </w:t>
      </w:r>
      <w:r w:rsidRPr="00A4084E">
        <w:rPr>
          <w:b/>
          <w:sz w:val="22"/>
          <w:szCs w:val="22"/>
          <w:u w:val="single"/>
        </w:rPr>
        <w:t>11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3</w:t>
      </w:r>
      <w:r w:rsidRPr="00A4084E">
        <w:rPr>
          <w:b/>
          <w:sz w:val="22"/>
          <w:szCs w:val="22"/>
          <w:u w:val="single"/>
          <w:lang w:eastAsia="ko-KR"/>
        </w:rPr>
        <w:t>-</w:t>
      </w:r>
      <w:r w:rsidRPr="00A4084E">
        <w:rPr>
          <w:b/>
          <w:sz w:val="22"/>
          <w:szCs w:val="22"/>
          <w:u w:val="single"/>
        </w:rPr>
        <w:t>1</w:t>
      </w:r>
      <w:r w:rsidRPr="00A4084E">
        <w:rPr>
          <w:b/>
          <w:sz w:val="22"/>
          <w:szCs w:val="22"/>
          <w:u w:val="single"/>
          <w:lang w:eastAsia="ko-KR"/>
        </w:rPr>
        <w:t xml:space="preserve">: </w:t>
      </w:r>
      <w:r w:rsidRPr="00A4084E">
        <w:rPr>
          <w:b/>
          <w:sz w:val="22"/>
          <w:szCs w:val="22"/>
          <w:u w:val="single"/>
        </w:rPr>
        <w:t xml:space="preserve">General procedure on introducing alternative test method in RAN4  </w:t>
      </w:r>
    </w:p>
    <w:p w14:paraId="6FF2FD16" w14:textId="77777777" w:rsidR="00DF3F58" w:rsidRPr="00A4084E" w:rsidRDefault="00DF3F58" w:rsidP="00DF3F58">
      <w:pPr>
        <w:spacing w:after="120"/>
        <w:rPr>
          <w:sz w:val="22"/>
          <w:szCs w:val="22"/>
        </w:rPr>
      </w:pPr>
      <w:r w:rsidRPr="00A4084E">
        <w:rPr>
          <w:sz w:val="22"/>
          <w:szCs w:val="22"/>
        </w:rPr>
        <w:t>Agreements:</w:t>
      </w:r>
    </w:p>
    <w:p w14:paraId="57E41799" w14:textId="77777777" w:rsidR="00DF3F58" w:rsidRPr="00A4084E" w:rsidRDefault="00DF3F58" w:rsidP="00DF3F58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iCs/>
          <w:sz w:val="22"/>
          <w:szCs w:val="22"/>
        </w:rPr>
      </w:pPr>
      <w:r w:rsidRPr="00A4084E">
        <w:rPr>
          <w:iCs/>
          <w:sz w:val="22"/>
          <w:szCs w:val="22"/>
        </w:rPr>
        <w:t>RAN4 could work on a general principle on introducing alternative methods</w:t>
      </w:r>
      <w:r w:rsidRPr="00A4084E">
        <w:rPr>
          <w:rFonts w:eastAsia="宋体"/>
          <w:iCs/>
          <w:sz w:val="22"/>
          <w:szCs w:val="22"/>
        </w:rPr>
        <w:t>.</w:t>
      </w:r>
    </w:p>
    <w:p w14:paraId="20C1A4EA" w14:textId="77777777" w:rsidR="006748A4" w:rsidRPr="00A4084E" w:rsidRDefault="006748A4" w:rsidP="00827F73">
      <w:pPr>
        <w:rPr>
          <w:rFonts w:ascii="Times New Roman" w:eastAsiaTheme="minorEastAsia" w:hAnsi="Times New Roman"/>
          <w:sz w:val="20"/>
          <w:szCs w:val="20"/>
        </w:rPr>
      </w:pPr>
    </w:p>
    <w:p w14:paraId="589587FE" w14:textId="4CF1DDA0" w:rsidR="006B4A48" w:rsidRPr="00A4084E" w:rsidRDefault="007F5592" w:rsidP="006B4A48">
      <w:pPr>
        <w:pStyle w:val="1"/>
        <w:rPr>
          <w:b/>
          <w:bCs/>
          <w:lang w:val="en-US"/>
        </w:rPr>
      </w:pPr>
      <w:r w:rsidRPr="00A4084E">
        <w:rPr>
          <w:b/>
          <w:bCs/>
          <w:lang w:val="en-US"/>
        </w:rPr>
        <w:t>RAN</w:t>
      </w:r>
      <w:r w:rsidR="00534CCF" w:rsidRPr="00A4084E">
        <w:rPr>
          <w:b/>
          <w:bCs/>
          <w:lang w:val="en-US" w:eastAsia="zh-CN"/>
        </w:rPr>
        <w:t>4</w:t>
      </w:r>
      <w:r w:rsidR="00AB2993" w:rsidRPr="00A4084E">
        <w:rPr>
          <w:b/>
          <w:bCs/>
          <w:lang w:val="en-US" w:eastAsia="zh-CN"/>
        </w:rPr>
        <w:t xml:space="preserve"> other </w:t>
      </w:r>
      <w:r w:rsidR="006C6BA5" w:rsidRPr="00A4084E">
        <w:rPr>
          <w:b/>
          <w:bCs/>
          <w:lang w:val="en-US" w:eastAsia="zh-CN"/>
        </w:rPr>
        <w:t xml:space="preserve">6G </w:t>
      </w:r>
      <w:r w:rsidR="004F6C8F" w:rsidRPr="00A4084E">
        <w:rPr>
          <w:b/>
          <w:bCs/>
          <w:lang w:val="en-US" w:eastAsia="zh-CN"/>
        </w:rPr>
        <w:t>t</w:t>
      </w:r>
      <w:r w:rsidR="00AB2993" w:rsidRPr="00A4084E">
        <w:rPr>
          <w:b/>
          <w:bCs/>
          <w:lang w:val="en-US" w:eastAsia="zh-CN"/>
        </w:rPr>
        <w:t>hread impacts</w:t>
      </w:r>
      <w:r w:rsidRPr="00A4084E">
        <w:rPr>
          <w:b/>
          <w:bCs/>
          <w:lang w:val="en-US"/>
        </w:rPr>
        <w:t xml:space="preserve"> </w:t>
      </w:r>
      <w:r w:rsidR="003D5427" w:rsidRPr="00A4084E">
        <w:rPr>
          <w:b/>
          <w:bCs/>
          <w:lang w:val="en-US"/>
        </w:rPr>
        <w:t>–</w:t>
      </w:r>
      <w:r w:rsidRPr="00A4084E">
        <w:rPr>
          <w:b/>
          <w:bCs/>
          <w:lang w:val="en-US"/>
        </w:rPr>
        <w:t xml:space="preserve"> </w:t>
      </w:r>
      <w:r w:rsidR="00181888" w:rsidRPr="00A4084E">
        <w:rPr>
          <w:b/>
          <w:bCs/>
          <w:lang w:val="en-US" w:eastAsia="zh-CN"/>
        </w:rPr>
        <w:t>Testability and OTA</w:t>
      </w:r>
      <w:r w:rsidRPr="00A4084E">
        <w:rPr>
          <w:b/>
          <w:bCs/>
          <w:lang w:val="en-US"/>
        </w:rPr>
        <w:t xml:space="preserve"> related agreements </w:t>
      </w:r>
      <w:r w:rsidR="00D21561" w:rsidRPr="00A4084E">
        <w:rPr>
          <w:b/>
          <w:bCs/>
          <w:lang w:val="en-US" w:eastAsia="zh-CN"/>
        </w:rPr>
        <w:t>summary</w:t>
      </w:r>
    </w:p>
    <w:p w14:paraId="06ECE776" w14:textId="31FC978C" w:rsidR="006B4A48" w:rsidRPr="00A4084E" w:rsidRDefault="009272CC" w:rsidP="006B4A48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>System Parameters</w:t>
      </w:r>
    </w:p>
    <w:p w14:paraId="497849BF" w14:textId="5EE088F0" w:rsidR="006B4A48" w:rsidRPr="00A4084E" w:rsidRDefault="006B4A48" w:rsidP="006B4A48">
      <w:pPr>
        <w:pStyle w:val="3"/>
        <w:rPr>
          <w:lang w:val="en-US"/>
        </w:rPr>
      </w:pPr>
      <w:r w:rsidRPr="00A4084E">
        <w:rPr>
          <w:lang w:val="en-US"/>
        </w:rPr>
        <w:t>RAN</w:t>
      </w:r>
      <w:r w:rsidR="003F64C9" w:rsidRPr="00A4084E">
        <w:rPr>
          <w:lang w:val="en-US"/>
        </w:rPr>
        <w:t>4</w:t>
      </w:r>
      <w:r w:rsidRPr="00A4084E">
        <w:rPr>
          <w:lang w:val="en-US"/>
        </w:rPr>
        <w:t xml:space="preserve"> #1</w:t>
      </w:r>
      <w:r w:rsidR="003F64C9" w:rsidRPr="00A4084E">
        <w:rPr>
          <w:lang w:val="en-US"/>
        </w:rPr>
        <w:t>16</w:t>
      </w:r>
      <w:r w:rsidRPr="00A4084E">
        <w:rPr>
          <w:lang w:val="en-US"/>
        </w:rPr>
        <w:t>bis (Oct-2025)</w:t>
      </w:r>
    </w:p>
    <w:p w14:paraId="7992667C" w14:textId="64722B6F" w:rsidR="00E208B2" w:rsidRPr="00A4084E" w:rsidRDefault="00E208B2" w:rsidP="007E09D8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>Key Tdocs in 6G system parameters</w:t>
      </w:r>
      <w:r w:rsidR="00D7124D" w:rsidRPr="00A4084E">
        <w:rPr>
          <w:rFonts w:ascii="Times New Roman" w:hAnsi="Times New Roman"/>
          <w:sz w:val="20"/>
          <w:szCs w:val="2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275334" w:rsidRPr="00A4084E" w14:paraId="19C183B3" w14:textId="77777777" w:rsidTr="005D11BA">
        <w:tc>
          <w:tcPr>
            <w:tcW w:w="1975" w:type="dxa"/>
          </w:tcPr>
          <w:p w14:paraId="789784D2" w14:textId="3C92FA78" w:rsidR="00275334" w:rsidRPr="00A4084E" w:rsidRDefault="009410B2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R4-2514508</w:t>
              </w:r>
            </w:hyperlink>
          </w:p>
        </w:tc>
        <w:tc>
          <w:tcPr>
            <w:tcW w:w="7656" w:type="dxa"/>
          </w:tcPr>
          <w:p w14:paraId="67CF60CD" w14:textId="2517EB90" w:rsidR="00275334" w:rsidRPr="00A4084E" w:rsidRDefault="00275334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9410B2" w:rsidRPr="00A4084E">
              <w:rPr>
                <w:rFonts w:ascii="Times New Roman" w:hAnsi="Times New Roman"/>
                <w:sz w:val="20"/>
                <w:szCs w:val="20"/>
              </w:rPr>
              <w:t>[116bis][101] 6G system parameter</w:t>
            </w:r>
          </w:p>
        </w:tc>
      </w:tr>
      <w:tr w:rsidR="00275334" w:rsidRPr="00A4084E" w14:paraId="6D5BA634" w14:textId="77777777" w:rsidTr="005D11BA">
        <w:tc>
          <w:tcPr>
            <w:tcW w:w="1975" w:type="dxa"/>
          </w:tcPr>
          <w:p w14:paraId="2FE61ABB" w14:textId="17C7DC3C" w:rsidR="00275334" w:rsidRPr="00A4084E" w:rsidRDefault="009410B2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18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R4-2514641</w:t>
              </w:r>
            </w:hyperlink>
          </w:p>
        </w:tc>
        <w:tc>
          <w:tcPr>
            <w:tcW w:w="7656" w:type="dxa"/>
          </w:tcPr>
          <w:p w14:paraId="299C5452" w14:textId="63450789" w:rsidR="00275334" w:rsidRPr="00A4084E" w:rsidRDefault="009410B2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>WF on [116bis][101] 6G system parameter</w:t>
            </w:r>
          </w:p>
        </w:tc>
      </w:tr>
    </w:tbl>
    <w:p w14:paraId="3187A9B2" w14:textId="77777777" w:rsidR="00E208B2" w:rsidRPr="00A4084E" w:rsidRDefault="00E208B2" w:rsidP="007E09D8">
      <w:pPr>
        <w:rPr>
          <w:rFonts w:ascii="Times New Roman" w:hAnsi="Times New Roman"/>
          <w:sz w:val="20"/>
          <w:szCs w:val="20"/>
        </w:rPr>
      </w:pPr>
    </w:p>
    <w:p w14:paraId="74EE3078" w14:textId="646D0BEC" w:rsidR="00E208B2" w:rsidRPr="00A4084E" w:rsidRDefault="00E208B2" w:rsidP="007E09D8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agreements </w:t>
      </w:r>
      <w:r w:rsidR="00D16FE2" w:rsidRPr="00A4084E">
        <w:rPr>
          <w:rFonts w:ascii="Times New Roman" w:hAnsi="Times New Roman"/>
          <w:sz w:val="20"/>
          <w:szCs w:val="20"/>
        </w:rPr>
        <w:t xml:space="preserve">of 6G system parameters discussion </w:t>
      </w:r>
      <w:r w:rsidRPr="00A4084E">
        <w:rPr>
          <w:rFonts w:ascii="Times New Roman" w:hAnsi="Times New Roman"/>
          <w:sz w:val="20"/>
          <w:szCs w:val="20"/>
        </w:rPr>
        <w:t>those have high dependency on Testability issues</w:t>
      </w:r>
      <w:r w:rsidR="00281148" w:rsidRPr="00A4084E">
        <w:rPr>
          <w:rFonts w:ascii="Times New Roman" w:hAnsi="Times New Roman"/>
          <w:sz w:val="20"/>
          <w:szCs w:val="20"/>
        </w:rPr>
        <w:t xml:space="preserve"> (not full list of agreements in WF)</w:t>
      </w:r>
      <w:r w:rsidRPr="00A4084E">
        <w:rPr>
          <w:rFonts w:ascii="Times New Roman" w:hAnsi="Times New Roman"/>
          <w:sz w:val="20"/>
          <w:szCs w:val="20"/>
        </w:rPr>
        <w:t xml:space="preserve">: </w:t>
      </w:r>
    </w:p>
    <w:p w14:paraId="1A38A293" w14:textId="77777777" w:rsidR="006C6BA5" w:rsidRPr="00A4084E" w:rsidRDefault="006C6BA5" w:rsidP="007E09D8">
      <w:pPr>
        <w:rPr>
          <w:rFonts w:ascii="Times New Roman" w:hAnsi="Times New Roman"/>
          <w:sz w:val="20"/>
          <w:szCs w:val="20"/>
        </w:rPr>
      </w:pPr>
    </w:p>
    <w:p w14:paraId="6478F663" w14:textId="201C34CC" w:rsidR="006C6BA5" w:rsidRPr="00A4084E" w:rsidRDefault="006C6BA5" w:rsidP="007E09D8">
      <w:pPr>
        <w:rPr>
          <w:rFonts w:ascii="Times New Roman" w:hAnsi="Times New Roman"/>
          <w:b/>
          <w:bCs/>
          <w:sz w:val="20"/>
          <w:szCs w:val="20"/>
        </w:rPr>
      </w:pPr>
      <w:r w:rsidRPr="00A4084E">
        <w:rPr>
          <w:rFonts w:ascii="Times New Roman" w:hAnsi="Times New Roman"/>
          <w:b/>
          <w:bCs/>
          <w:sz w:val="20"/>
          <w:szCs w:val="20"/>
        </w:rPr>
        <w:t>3.1.1</w:t>
      </w:r>
      <w:r w:rsidRPr="00A4084E">
        <w:rPr>
          <w:rFonts w:ascii="Times New Roman" w:hAnsi="Times New Roman"/>
          <w:b/>
          <w:bCs/>
          <w:sz w:val="20"/>
          <w:szCs w:val="20"/>
        </w:rPr>
        <w:tab/>
        <w:t>Sub-topic 3-1: Max Channel Bandwidth</w:t>
      </w:r>
    </w:p>
    <w:p w14:paraId="3D078E03" w14:textId="77777777" w:rsidR="00B51CBE" w:rsidRPr="00A4084E" w:rsidRDefault="00B51CBE" w:rsidP="007E09D8">
      <w:pPr>
        <w:rPr>
          <w:rFonts w:ascii="Times New Roman" w:hAnsi="Times New Roman"/>
          <w:sz w:val="20"/>
          <w:szCs w:val="20"/>
        </w:rPr>
      </w:pPr>
    </w:p>
    <w:p w14:paraId="0248BC34" w14:textId="77777777" w:rsidR="006C6BA5" w:rsidRPr="00A4084E" w:rsidRDefault="006C6BA5" w:rsidP="006C6BA5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Agreement</w:t>
      </w:r>
    </w:p>
    <w:p w14:paraId="3B68B83C" w14:textId="77777777" w:rsidR="006C6BA5" w:rsidRPr="00A4084E" w:rsidRDefault="006C6BA5" w:rsidP="006C6BA5">
      <w:pPr>
        <w:pStyle w:val="aff7"/>
        <w:overflowPunct/>
        <w:autoSpaceDE/>
        <w:autoSpaceDN/>
        <w:adjustRightInd/>
        <w:spacing w:after="120"/>
        <w:ind w:left="720" w:firstLineChars="0" w:firstLine="0"/>
        <w:jc w:val="both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In the absence of RAN1 agreements, RAN4 could conduct preliminary assessments of the RF feasibility for the candidate maximum channel bandwidths.</w:t>
      </w:r>
    </w:p>
    <w:p w14:paraId="3B70B49E" w14:textId="77777777" w:rsidR="006C6BA5" w:rsidRPr="00A4084E" w:rsidRDefault="006C6BA5" w:rsidP="006C6BA5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RF performance evaluation with proposed max CBW</w:t>
      </w:r>
    </w:p>
    <w:p w14:paraId="6DCDE252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Identify the prioritized max CBW scenarios (e.g., TDD/FDD, frequency ranges) for evaluation</w:t>
      </w:r>
    </w:p>
    <w:p w14:paraId="0E70443A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 xml:space="preserve">From transmitter perspective, evaluate the feasibility of meeting out-of-band emission requirements </w:t>
      </w:r>
    </w:p>
    <w:p w14:paraId="03F60FDC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From receiver perspective, study the impact on reference sensitivity, blocking, and ACS when receiving these wide carriers</w:t>
      </w:r>
    </w:p>
    <w:p w14:paraId="11CB1389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5G NR requirements could be considered as baseline for the evaluation on existing frequency bands, FFS for the new spectrum</w:t>
      </w:r>
    </w:p>
    <w:p w14:paraId="36B9337B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 xml:space="preserve">The large CBW study can take into consideration on the potential spectrum availability for re-farming spectrum as well as the regulatory and WRC discussion of new 6G spectrum. </w:t>
      </w:r>
    </w:p>
    <w:p w14:paraId="79F8BECF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 xml:space="preserve">Assess the implementation feasibility and complexity and power consumption </w:t>
      </w:r>
    </w:p>
    <w:p w14:paraId="56BD1631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lastRenderedPageBreak/>
        <w:t xml:space="preserve">Compare implementation options, </w:t>
      </w:r>
      <w:bookmarkStart w:id="2" w:name="_Hlk210985483"/>
      <w:r w:rsidRPr="00A4084E">
        <w:rPr>
          <w:rFonts w:eastAsia="宋体"/>
          <w:sz w:val="20"/>
          <w:szCs w:val="20"/>
        </w:rPr>
        <w:t>e.g., for cases like 200MHz/400 MHz, evaluate the RF performance and implementation trade-offs of the different proposed UE architectures (e.g., single 16K FFT vs. multi-FFT vs. CA)</w:t>
      </w:r>
      <w:bookmarkEnd w:id="2"/>
      <w:r w:rsidRPr="00A4084E">
        <w:rPr>
          <w:rFonts w:eastAsia="宋体"/>
          <w:sz w:val="20"/>
          <w:szCs w:val="20"/>
        </w:rPr>
        <w:t>. The evaluation cases also depend on the discussion in RAN1.</w:t>
      </w:r>
    </w:p>
    <w:p w14:paraId="2F092D8B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the feasibility to support different NW and UE max CBW.</w:t>
      </w:r>
    </w:p>
    <w:p w14:paraId="0E24FBE0" w14:textId="77777777" w:rsidR="006C6BA5" w:rsidRPr="00A4084E" w:rsidRDefault="006C6BA5" w:rsidP="006C6BA5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Collaborate with RAN1 on feasibility findings</w:t>
      </w:r>
    </w:p>
    <w:p w14:paraId="3BDF73B4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Provide early feedback to RAN1 with RAN4's initial findings on the RF feasibility and trade-offs of the most prominent max CBW/SCS/FFT combinations.</w:t>
      </w:r>
    </w:p>
    <w:p w14:paraId="7B19A5B9" w14:textId="77777777" w:rsidR="00B51CBE" w:rsidRPr="00A4084E" w:rsidRDefault="00B51CBE" w:rsidP="007E09D8">
      <w:pPr>
        <w:rPr>
          <w:rFonts w:ascii="Times New Roman" w:hAnsi="Times New Roman"/>
          <w:sz w:val="20"/>
          <w:szCs w:val="20"/>
        </w:rPr>
      </w:pPr>
    </w:p>
    <w:p w14:paraId="4E628D64" w14:textId="24E886E4" w:rsidR="00B51CBE" w:rsidRPr="00A4084E" w:rsidRDefault="006C6BA5" w:rsidP="006C6BA5">
      <w:pPr>
        <w:spacing w:after="120"/>
        <w:jc w:val="both"/>
        <w:rPr>
          <w:b/>
          <w:bCs/>
          <w:sz w:val="20"/>
          <w:szCs w:val="20"/>
        </w:rPr>
      </w:pPr>
      <w:r w:rsidRPr="00A4084E">
        <w:rPr>
          <w:b/>
          <w:bCs/>
          <w:sz w:val="20"/>
          <w:szCs w:val="20"/>
        </w:rPr>
        <w:t>3.1.2</w:t>
      </w:r>
      <w:r w:rsidRPr="00A4084E">
        <w:rPr>
          <w:b/>
          <w:bCs/>
          <w:sz w:val="20"/>
          <w:szCs w:val="20"/>
        </w:rPr>
        <w:tab/>
        <w:t>Sub-topic 3-2: Min Channel Bandwidth</w:t>
      </w:r>
    </w:p>
    <w:p w14:paraId="7F89B29F" w14:textId="77777777" w:rsidR="006C6BA5" w:rsidRPr="00A4084E" w:rsidRDefault="006C6BA5" w:rsidP="006C6BA5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Agreement</w:t>
      </w:r>
    </w:p>
    <w:p w14:paraId="609688AD" w14:textId="77777777" w:rsidR="006C6BA5" w:rsidRPr="00A4084E" w:rsidRDefault="006C6BA5" w:rsidP="006C6BA5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Compare options of defining min CBW, considering pros and cons</w:t>
      </w:r>
    </w:p>
    <w:p w14:paraId="0A064BEA" w14:textId="77777777" w:rsidR="006C6BA5" w:rsidRPr="00A4084E" w:rsidRDefault="006C6BA5" w:rsidP="006C6BA5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the following aspects from RAN4 perspective, meanwhile tracking RAN1/RAN progress</w:t>
      </w:r>
    </w:p>
    <w:p w14:paraId="2E9AF52C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 xml:space="preserve">Whether 5MHz could be considered as a general baseline while 3MHz is allowed for </w:t>
      </w:r>
      <w:proofErr w:type="gramStart"/>
      <w:r w:rsidRPr="00A4084E">
        <w:rPr>
          <w:rFonts w:eastAsia="宋体"/>
          <w:sz w:val="20"/>
          <w:szCs w:val="20"/>
        </w:rPr>
        <w:t>particular bands</w:t>
      </w:r>
      <w:proofErr w:type="gramEnd"/>
    </w:p>
    <w:p w14:paraId="09BC766C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SCS-dependent framework</w:t>
      </w:r>
    </w:p>
    <w:p w14:paraId="1E17D41E" w14:textId="77777777" w:rsidR="006C6BA5" w:rsidRPr="00A4084E" w:rsidRDefault="006C6BA5" w:rsidP="006C6B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Other aspects are not precluded</w:t>
      </w:r>
    </w:p>
    <w:p w14:paraId="143E2836" w14:textId="39C8254C" w:rsidR="006C6BA5" w:rsidRPr="00A4084E" w:rsidRDefault="006C6BA5" w:rsidP="006C6BA5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Provide early feedback to RAN1 with RAN4's initial findings on min CBW from implementation and spectrum perspective.</w:t>
      </w:r>
    </w:p>
    <w:p w14:paraId="3E60E240" w14:textId="77777777" w:rsidR="00CF4D1D" w:rsidRPr="00A4084E" w:rsidRDefault="00CF4D1D" w:rsidP="008C6106">
      <w:pPr>
        <w:spacing w:after="120"/>
        <w:jc w:val="both"/>
        <w:rPr>
          <w:b/>
          <w:bCs/>
        </w:rPr>
      </w:pPr>
    </w:p>
    <w:p w14:paraId="7B5803BC" w14:textId="04E7742F" w:rsidR="003627C0" w:rsidRPr="00A4084E" w:rsidRDefault="00211ACA" w:rsidP="008C6106">
      <w:pPr>
        <w:spacing w:after="120"/>
        <w:jc w:val="both"/>
        <w:rPr>
          <w:b/>
          <w:bCs/>
          <w:sz w:val="16"/>
          <w:szCs w:val="16"/>
        </w:rPr>
      </w:pPr>
      <w:r w:rsidRPr="00A4084E">
        <w:rPr>
          <w:b/>
          <w:bCs/>
          <w:sz w:val="21"/>
          <w:szCs w:val="21"/>
        </w:rPr>
        <w:t xml:space="preserve">Topic #6 </w:t>
      </w:r>
      <w:r w:rsidRPr="00A4084E">
        <w:rPr>
          <w:b/>
          <w:bCs/>
          <w:sz w:val="21"/>
          <w:szCs w:val="21"/>
          <w:lang w:eastAsia="ja-JP"/>
        </w:rPr>
        <w:t>Number of Tx and Rx</w:t>
      </w:r>
    </w:p>
    <w:p w14:paraId="6AD2F87E" w14:textId="77777777" w:rsidR="006D46A5" w:rsidRPr="00A4084E" w:rsidRDefault="006D46A5" w:rsidP="006D46A5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Agreement</w:t>
      </w:r>
    </w:p>
    <w:p w14:paraId="3A93DF3A" w14:textId="77777777" w:rsidR="006D46A5" w:rsidRPr="00A4084E" w:rsidRDefault="006D46A5" w:rsidP="006D46A5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sz w:val="20"/>
          <w:szCs w:val="20"/>
        </w:rPr>
      </w:pPr>
      <w:r w:rsidRPr="00A4084E">
        <w:rPr>
          <w:sz w:val="20"/>
          <w:szCs w:val="20"/>
        </w:rPr>
        <w:t>Study the framework of spec impact with different number of Tx/Rx</w:t>
      </w:r>
    </w:p>
    <w:p w14:paraId="55E78BA9" w14:textId="77777777" w:rsidR="006D46A5" w:rsidRPr="00A4084E" w:rsidRDefault="006D46A5" w:rsidP="006D46A5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sz w:val="20"/>
          <w:szCs w:val="20"/>
        </w:rPr>
      </w:pPr>
      <w:r w:rsidRPr="00A4084E">
        <w:rPr>
          <w:sz w:val="20"/>
          <w:szCs w:val="20"/>
        </w:rPr>
        <w:t>Evaluate number of Tx/Rx from both a performance and implementation complexity perspective.</w:t>
      </w:r>
    </w:p>
    <w:p w14:paraId="2EE5B933" w14:textId="77777777" w:rsidR="006D46A5" w:rsidRPr="00A4084E" w:rsidRDefault="006D46A5" w:rsidP="006D46A5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>E.g. device size (e.g. foldable smartphone)/form factors constraints, antenna design</w:t>
      </w:r>
    </w:p>
    <w:p w14:paraId="42EF6B73" w14:textId="6E28C5EB" w:rsidR="00CE11AA" w:rsidRPr="00A4084E" w:rsidRDefault="006D46A5" w:rsidP="006B4A48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>Co-ordinate with RAN and RAN1 for number of Tx/Rx</w:t>
      </w:r>
    </w:p>
    <w:p w14:paraId="6641DF04" w14:textId="77777777" w:rsidR="00CF4D1D" w:rsidRPr="00A4084E" w:rsidRDefault="00CF4D1D" w:rsidP="006B4A48">
      <w:pPr>
        <w:rPr>
          <w:b/>
          <w:bCs/>
        </w:rPr>
      </w:pPr>
    </w:p>
    <w:p w14:paraId="280CFD87" w14:textId="25D48D6A" w:rsidR="00CE11AA" w:rsidRPr="00A4084E" w:rsidRDefault="00D75D92" w:rsidP="006B4A48">
      <w:pPr>
        <w:rPr>
          <w:b/>
          <w:bCs/>
          <w:sz w:val="21"/>
          <w:szCs w:val="21"/>
        </w:rPr>
      </w:pPr>
      <w:r w:rsidRPr="00A4084E">
        <w:rPr>
          <w:b/>
          <w:bCs/>
          <w:sz w:val="21"/>
          <w:szCs w:val="21"/>
        </w:rPr>
        <w:t>Topic #7: Device types</w:t>
      </w:r>
    </w:p>
    <w:p w14:paraId="089825DA" w14:textId="77777777" w:rsidR="00D75D92" w:rsidRPr="00A4084E" w:rsidRDefault="00D75D92" w:rsidP="00D75D92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Agreement</w:t>
      </w:r>
    </w:p>
    <w:p w14:paraId="4FF0C34F" w14:textId="77777777" w:rsidR="00D75D92" w:rsidRPr="00A4084E" w:rsidRDefault="00D75D92" w:rsidP="00D75D92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The following aspects could be further studied</w:t>
      </w:r>
    </w:p>
    <w:p w14:paraId="6281807E" w14:textId="77777777" w:rsidR="00D75D92" w:rsidRPr="00A4084E" w:rsidRDefault="00D75D92" w:rsidP="00D75D92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Investigate detailed RF/BB implementation feasibility and constraints related to different devices assumption, for example, size/form factors and use cases (e.g., IoT, Wearable, Smartphone, FWA devices). These should include concrete assumptions, e.g. number of antennas, CBW, power class, and supported modulation per frequency range.</w:t>
      </w:r>
    </w:p>
    <w:p w14:paraId="1D2B56F7" w14:textId="77777777" w:rsidR="00D75D92" w:rsidRPr="00A4084E" w:rsidRDefault="00D75D92" w:rsidP="00D75D92">
      <w:pPr>
        <w:pStyle w:val="aff7"/>
        <w:numPr>
          <w:ilvl w:val="3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on the NW impact should also be considered</w:t>
      </w:r>
    </w:p>
    <w:p w14:paraId="22B3F881" w14:textId="77777777" w:rsidR="00D75D92" w:rsidRPr="00A4084E" w:rsidRDefault="00D75D92" w:rsidP="00D75D92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 xml:space="preserve">Study how to better support variety devices from RAN4 perspective </w:t>
      </w:r>
    </w:p>
    <w:p w14:paraId="6D513E3C" w14:textId="77777777" w:rsidR="00D75D92" w:rsidRPr="00A4084E" w:rsidRDefault="00D75D92" w:rsidP="00D75D92">
      <w:pPr>
        <w:pStyle w:val="aff7"/>
        <w:numPr>
          <w:ilvl w:val="3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E.g. differentiate devices, use cases, features</w:t>
      </w:r>
    </w:p>
    <w:p w14:paraId="60CD67AD" w14:textId="77777777" w:rsidR="00D75D92" w:rsidRPr="00A4084E" w:rsidRDefault="00D75D92" w:rsidP="00D75D92">
      <w:pPr>
        <w:pStyle w:val="aff7"/>
        <w:numPr>
          <w:ilvl w:val="2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Other aspects are not precluded</w:t>
      </w:r>
    </w:p>
    <w:p w14:paraId="430F36A2" w14:textId="77777777" w:rsidR="00D75D92" w:rsidRPr="00A4084E" w:rsidRDefault="00D75D92" w:rsidP="00D75D92">
      <w:pPr>
        <w:pStyle w:val="aff7"/>
        <w:numPr>
          <w:ilvl w:val="1"/>
          <w:numId w:val="41"/>
        </w:numPr>
        <w:spacing w:after="120"/>
        <w:ind w:firstLineChars="0"/>
        <w:jc w:val="both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Collaborate on the framework with other WGs:</w:t>
      </w:r>
    </w:p>
    <w:p w14:paraId="2738860A" w14:textId="39AFB613" w:rsidR="00CE11AA" w:rsidRPr="00A4084E" w:rsidRDefault="00D75D92" w:rsidP="00D75D92">
      <w:pPr>
        <w:pStyle w:val="aff7"/>
        <w:numPr>
          <w:ilvl w:val="0"/>
          <w:numId w:val="63"/>
        </w:numPr>
        <w:ind w:firstLineChars="0"/>
        <w:rPr>
          <w:rFonts w:ascii="Times New Roman" w:eastAsia="DengXian" w:hAnsi="Times New Roman"/>
          <w:sz w:val="15"/>
          <w:szCs w:val="15"/>
        </w:rPr>
      </w:pPr>
      <w:r w:rsidRPr="00A4084E">
        <w:rPr>
          <w:rFonts w:eastAsia="宋体"/>
          <w:sz w:val="20"/>
          <w:szCs w:val="20"/>
        </w:rPr>
        <w:t>Provide necessary inputs to RAN/other WGs with RAN4's study outcome for the above-mentioned issues</w:t>
      </w:r>
    </w:p>
    <w:p w14:paraId="5F24AFB7" w14:textId="77777777" w:rsidR="00FB6DD8" w:rsidRPr="00A4084E" w:rsidRDefault="00FB6DD8" w:rsidP="00FB6DD8">
      <w:pPr>
        <w:pStyle w:val="aff7"/>
        <w:ind w:left="2096" w:firstLineChars="0" w:firstLine="0"/>
        <w:rPr>
          <w:rFonts w:ascii="Times New Roman" w:eastAsia="DengXian" w:hAnsi="Times New Roman"/>
          <w:sz w:val="15"/>
          <w:szCs w:val="15"/>
        </w:rPr>
      </w:pPr>
    </w:p>
    <w:p w14:paraId="469D167D" w14:textId="0688EEB9" w:rsidR="00FB6DD8" w:rsidRPr="00A4084E" w:rsidRDefault="00FB6DD8" w:rsidP="00FB6DD8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lastRenderedPageBreak/>
        <w:t>General UE RF</w:t>
      </w:r>
    </w:p>
    <w:p w14:paraId="1374A08D" w14:textId="77777777" w:rsidR="00FB6DD8" w:rsidRPr="00A4084E" w:rsidRDefault="00FB6DD8" w:rsidP="00FB6DD8">
      <w:pPr>
        <w:pStyle w:val="3"/>
        <w:rPr>
          <w:lang w:val="en-US"/>
        </w:rPr>
      </w:pPr>
      <w:r w:rsidRPr="00A4084E">
        <w:rPr>
          <w:lang w:val="en-US"/>
        </w:rPr>
        <w:t>RAN4 #116bis (Oct-2025)</w:t>
      </w:r>
    </w:p>
    <w:p w14:paraId="7C400900" w14:textId="662D4FF0" w:rsidR="00FB6DD8" w:rsidRPr="00A4084E" w:rsidRDefault="00FB6DD8" w:rsidP="00FB6DD8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Tdocs in 6G </w:t>
      </w:r>
      <w:r w:rsidR="00CB6204" w:rsidRPr="00A4084E">
        <w:rPr>
          <w:rFonts w:ascii="Times New Roman" w:hAnsi="Times New Roman"/>
          <w:sz w:val="20"/>
          <w:szCs w:val="20"/>
        </w:rPr>
        <w:t>UE RF</w:t>
      </w:r>
      <w:r w:rsidRPr="00A4084E">
        <w:rPr>
          <w:rFonts w:ascii="Times New Roman" w:hAnsi="Times New Roman"/>
          <w:sz w:val="20"/>
          <w:szCs w:val="2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B6DD8" w:rsidRPr="00A4084E" w14:paraId="4BEDA1EB" w14:textId="77777777" w:rsidTr="005D11BA">
        <w:tc>
          <w:tcPr>
            <w:tcW w:w="1975" w:type="dxa"/>
          </w:tcPr>
          <w:p w14:paraId="3FA645A7" w14:textId="20146BDF" w:rsidR="00FB6DD8" w:rsidRPr="00A4084E" w:rsidRDefault="00983154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19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R4-2514509</w:t>
              </w:r>
            </w:hyperlink>
          </w:p>
        </w:tc>
        <w:tc>
          <w:tcPr>
            <w:tcW w:w="7656" w:type="dxa"/>
          </w:tcPr>
          <w:p w14:paraId="68CAECDC" w14:textId="1E303AB3" w:rsidR="00FB6DD8" w:rsidRPr="00A4084E" w:rsidRDefault="00FB6DD8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983154" w:rsidRPr="00A4084E">
              <w:rPr>
                <w:rFonts w:ascii="Times New Roman" w:hAnsi="Times New Roman"/>
                <w:sz w:val="20"/>
                <w:szCs w:val="20"/>
              </w:rPr>
              <w:t>[116bis][102] 6G general RF and UE RF</w:t>
            </w:r>
          </w:p>
        </w:tc>
      </w:tr>
      <w:tr w:rsidR="00FB6DD8" w:rsidRPr="00A4084E" w14:paraId="5B7A9EF4" w14:textId="77777777" w:rsidTr="005D11BA">
        <w:tc>
          <w:tcPr>
            <w:tcW w:w="1975" w:type="dxa"/>
          </w:tcPr>
          <w:p w14:paraId="766980B8" w14:textId="2A80F809" w:rsidR="00FB6DD8" w:rsidRPr="00A4084E" w:rsidRDefault="00983154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0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R4-2514642</w:t>
              </w:r>
            </w:hyperlink>
          </w:p>
        </w:tc>
        <w:tc>
          <w:tcPr>
            <w:tcW w:w="7656" w:type="dxa"/>
          </w:tcPr>
          <w:p w14:paraId="487C1691" w14:textId="78151E8D" w:rsidR="00FB6DD8" w:rsidRPr="00A4084E" w:rsidRDefault="00FB6DD8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WF on </w:t>
            </w:r>
            <w:r w:rsidR="00983154" w:rsidRPr="00A4084E">
              <w:rPr>
                <w:rFonts w:ascii="Times New Roman" w:hAnsi="Times New Roman"/>
                <w:sz w:val="20"/>
                <w:szCs w:val="20"/>
              </w:rPr>
              <w:t>[116bis][102] 6G general RF and UE RF</w:t>
            </w:r>
          </w:p>
        </w:tc>
      </w:tr>
    </w:tbl>
    <w:p w14:paraId="0A30CE29" w14:textId="77777777" w:rsidR="00FB6DD8" w:rsidRPr="00A4084E" w:rsidRDefault="00FB6DD8" w:rsidP="00FB6DD8">
      <w:pPr>
        <w:rPr>
          <w:rFonts w:ascii="Times New Roman" w:hAnsi="Times New Roman"/>
          <w:sz w:val="20"/>
          <w:szCs w:val="20"/>
        </w:rPr>
      </w:pPr>
    </w:p>
    <w:p w14:paraId="0D61B45E" w14:textId="1CB1C31A" w:rsidR="00FB6DD8" w:rsidRPr="00A4084E" w:rsidRDefault="00FB6DD8" w:rsidP="00FB6DD8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agreements of 6G </w:t>
      </w:r>
      <w:r w:rsidR="007F520E" w:rsidRPr="00A4084E">
        <w:rPr>
          <w:rFonts w:ascii="Times New Roman" w:hAnsi="Times New Roman"/>
          <w:sz w:val="20"/>
          <w:szCs w:val="20"/>
        </w:rPr>
        <w:t>UE RF</w:t>
      </w:r>
      <w:r w:rsidRPr="00A4084E">
        <w:rPr>
          <w:rFonts w:ascii="Times New Roman" w:hAnsi="Times New Roman"/>
          <w:sz w:val="20"/>
          <w:szCs w:val="20"/>
        </w:rPr>
        <w:t xml:space="preserve"> discussion those have high dependency on Testability issues (not full list of agreements in WF): </w:t>
      </w:r>
    </w:p>
    <w:p w14:paraId="0E791A0D" w14:textId="77777777" w:rsidR="00CE11AA" w:rsidRPr="00A4084E" w:rsidRDefault="00CE11AA" w:rsidP="006B4A48">
      <w:pPr>
        <w:rPr>
          <w:rFonts w:ascii="Times New Roman" w:eastAsia="DengXian" w:hAnsi="Times New Roman"/>
          <w:sz w:val="20"/>
          <w:szCs w:val="20"/>
        </w:rPr>
      </w:pPr>
    </w:p>
    <w:p w14:paraId="79BD3648" w14:textId="7A09DE17" w:rsidR="00134145" w:rsidRPr="00A4084E" w:rsidRDefault="00134145" w:rsidP="006B4A48">
      <w:pPr>
        <w:rPr>
          <w:rFonts w:ascii="Times New Roman" w:eastAsia="DengXian" w:hAnsi="Times New Roman"/>
          <w:b/>
          <w:bCs/>
          <w:sz w:val="21"/>
          <w:szCs w:val="21"/>
        </w:rPr>
      </w:pPr>
      <w:r w:rsidRPr="00A4084E">
        <w:rPr>
          <w:rFonts w:ascii="Times New Roman" w:eastAsia="DengXian" w:hAnsi="Times New Roman"/>
          <w:b/>
          <w:bCs/>
          <w:sz w:val="21"/>
          <w:szCs w:val="21"/>
        </w:rPr>
        <w:t>Topic #6: Rx requirements</w:t>
      </w:r>
    </w:p>
    <w:p w14:paraId="4A137D10" w14:textId="77777777" w:rsidR="00134145" w:rsidRPr="00A4084E" w:rsidRDefault="00134145" w:rsidP="00134145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Agreements</w:t>
      </w:r>
    </w:p>
    <w:p w14:paraId="68B1A44E" w14:textId="77777777" w:rsidR="00134145" w:rsidRPr="00A4084E" w:rsidRDefault="00134145" w:rsidP="00134145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if the RX requirements used in 5G are still relevant for respective 6G bands up to 100MHz CBW and how to define relevant RX requirements for &gt;100MHz CBW’s</w:t>
      </w:r>
    </w:p>
    <w:p w14:paraId="01F927D8" w14:textId="77777777" w:rsidR="00134145" w:rsidRPr="00A4084E" w:rsidRDefault="00134145" w:rsidP="00134145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concept for RX requirements for new frequencies, especially those above 7.125GHz</w:t>
      </w:r>
    </w:p>
    <w:p w14:paraId="4E7A4556" w14:textId="77777777" w:rsidR="00134145" w:rsidRPr="00A4084E" w:rsidRDefault="00134145" w:rsidP="00134145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how to specify 6G REFSENS in a scalable way considering that 6G will support devices with different implementations/capabilities (e.g. different number of Rx chains) potentially addressing different use cases</w:t>
      </w:r>
    </w:p>
    <w:p w14:paraId="43C2D31B" w14:textId="77777777" w:rsidR="00134145" w:rsidRPr="00A4084E" w:rsidRDefault="00134145" w:rsidP="00134145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 xml:space="preserve">Study single carrier REFSENS requirements considering technology advancement as well as implementation constraints such as UEs may support CA as well </w:t>
      </w:r>
    </w:p>
    <w:p w14:paraId="24297BA4" w14:textId="77777777" w:rsidR="00134145" w:rsidRPr="00A4084E" w:rsidRDefault="00134145" w:rsidP="00134145">
      <w:pPr>
        <w:pStyle w:val="aff7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the 6G REFSENS level and respective UL RB allocations for FDD bands as well as other RX requirements using respective 5G requirements as reference</w:t>
      </w:r>
    </w:p>
    <w:p w14:paraId="66790B55" w14:textId="77777777" w:rsidR="00134145" w:rsidRPr="00A4084E" w:rsidRDefault="00134145" w:rsidP="00134145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improvements to MSD framework for 6GR in parallel to progressing single carrier requirements</w:t>
      </w:r>
    </w:p>
    <w:p w14:paraId="0133CE8E" w14:textId="1F6873B2" w:rsidR="00134145" w:rsidRPr="00A4084E" w:rsidRDefault="00134145" w:rsidP="006B4A48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multi-carrier requirements (e.g. ACS, blocking) once single carrier work is more stable</w:t>
      </w:r>
    </w:p>
    <w:p w14:paraId="64B40140" w14:textId="77777777" w:rsidR="00134145" w:rsidRPr="00A4084E" w:rsidRDefault="00134145" w:rsidP="006B4A48">
      <w:pPr>
        <w:rPr>
          <w:rFonts w:ascii="Times New Roman" w:eastAsia="DengXian" w:hAnsi="Times New Roman"/>
          <w:sz w:val="20"/>
          <w:szCs w:val="20"/>
        </w:rPr>
      </w:pPr>
    </w:p>
    <w:p w14:paraId="081A8659" w14:textId="7A81DFD9" w:rsidR="00134145" w:rsidRPr="00A4084E" w:rsidRDefault="00134145" w:rsidP="006B4A48">
      <w:pPr>
        <w:rPr>
          <w:rFonts w:ascii="Times New Roman" w:eastAsia="DengXian" w:hAnsi="Times New Roman"/>
          <w:b/>
          <w:bCs/>
          <w:sz w:val="21"/>
          <w:szCs w:val="21"/>
        </w:rPr>
      </w:pPr>
      <w:r w:rsidRPr="00A4084E">
        <w:rPr>
          <w:rFonts w:ascii="Times New Roman" w:eastAsia="DengXian" w:hAnsi="Times New Roman"/>
          <w:b/>
          <w:bCs/>
          <w:sz w:val="21"/>
          <w:szCs w:val="21"/>
        </w:rPr>
        <w:t>Topic #7: Frequency range between FR1 and FR2-1</w:t>
      </w:r>
    </w:p>
    <w:p w14:paraId="6C34C14E" w14:textId="77777777" w:rsidR="0012605A" w:rsidRPr="00A4084E" w:rsidRDefault="0012605A" w:rsidP="0012605A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Agreements</w:t>
      </w:r>
    </w:p>
    <w:p w14:paraId="3EF73802" w14:textId="0ED08614" w:rsidR="00134145" w:rsidRPr="00A4084E" w:rsidRDefault="0012605A" w:rsidP="006B4A48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 w:val="20"/>
          <w:szCs w:val="20"/>
        </w:rPr>
      </w:pPr>
      <w:r w:rsidRPr="00A4084E">
        <w:rPr>
          <w:rFonts w:eastAsia="宋体"/>
          <w:sz w:val="20"/>
          <w:szCs w:val="20"/>
        </w:rPr>
        <w:t>Study UE RF front end characteristics considering potential differences between e.g. frequencies around 7 GHz and around 15 GHz.</w:t>
      </w:r>
    </w:p>
    <w:p w14:paraId="6E6E7D74" w14:textId="5A879943" w:rsidR="0012605A" w:rsidRPr="00A4084E" w:rsidRDefault="0012605A" w:rsidP="006B4A48">
      <w:pPr>
        <w:rPr>
          <w:rFonts w:ascii="Times New Roman" w:eastAsia="DengXian" w:hAnsi="Times New Roman"/>
          <w:b/>
          <w:bCs/>
          <w:sz w:val="21"/>
          <w:szCs w:val="21"/>
        </w:rPr>
      </w:pPr>
      <w:r w:rsidRPr="00A4084E">
        <w:rPr>
          <w:rFonts w:ascii="Times New Roman" w:eastAsia="DengXian" w:hAnsi="Times New Roman"/>
          <w:b/>
          <w:bCs/>
          <w:sz w:val="21"/>
          <w:szCs w:val="21"/>
        </w:rPr>
        <w:t>Topic #10: Others</w:t>
      </w:r>
    </w:p>
    <w:p w14:paraId="50DC1BDA" w14:textId="77777777" w:rsidR="0012605A" w:rsidRPr="00A4084E" w:rsidRDefault="0012605A" w:rsidP="0012605A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sz w:val="20"/>
          <w:szCs w:val="20"/>
        </w:rPr>
      </w:pPr>
      <w:r w:rsidRPr="00A4084E">
        <w:rPr>
          <w:rFonts w:eastAsia="宋体"/>
          <w:sz w:val="20"/>
          <w:szCs w:val="20"/>
        </w:rPr>
        <w:t xml:space="preserve">Agreements </w:t>
      </w:r>
    </w:p>
    <w:p w14:paraId="27256AE4" w14:textId="77777777" w:rsidR="0012605A" w:rsidRPr="00A4084E" w:rsidRDefault="0012605A" w:rsidP="0012605A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sz w:val="20"/>
          <w:szCs w:val="20"/>
        </w:rPr>
      </w:pPr>
      <w:r w:rsidRPr="00A4084E">
        <w:rPr>
          <w:rFonts w:eastAsia="宋体"/>
          <w:sz w:val="20"/>
          <w:szCs w:val="20"/>
        </w:rPr>
        <w:t>Encourage c</w:t>
      </w:r>
      <w:r w:rsidRPr="00A4084E">
        <w:rPr>
          <w:sz w:val="20"/>
          <w:szCs w:val="20"/>
        </w:rPr>
        <w:t>ompanies to contribute on UE energy efficiency</w:t>
      </w:r>
    </w:p>
    <w:p w14:paraId="7136DB31" w14:textId="77777777" w:rsidR="0012605A" w:rsidRPr="00A4084E" w:rsidRDefault="0012605A" w:rsidP="006B4A48">
      <w:pPr>
        <w:rPr>
          <w:rFonts w:ascii="Times New Roman" w:eastAsia="DengXian" w:hAnsi="Times New Roman"/>
          <w:sz w:val="20"/>
          <w:szCs w:val="20"/>
        </w:rPr>
      </w:pPr>
    </w:p>
    <w:p w14:paraId="6F4F6824" w14:textId="24705DCA" w:rsidR="00586FBF" w:rsidRPr="00A4084E" w:rsidRDefault="00586FBF" w:rsidP="00586FBF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>BS RF</w:t>
      </w:r>
    </w:p>
    <w:p w14:paraId="545B16F3" w14:textId="77777777" w:rsidR="00586FBF" w:rsidRPr="00A4084E" w:rsidRDefault="00586FBF" w:rsidP="00586FBF">
      <w:pPr>
        <w:pStyle w:val="3"/>
        <w:rPr>
          <w:lang w:val="en-US"/>
        </w:rPr>
      </w:pPr>
      <w:r w:rsidRPr="00A4084E">
        <w:rPr>
          <w:lang w:val="en-US"/>
        </w:rPr>
        <w:t>RAN4 #116bis (Oct-2025)</w:t>
      </w:r>
    </w:p>
    <w:p w14:paraId="458C5B71" w14:textId="5BCBF54F" w:rsidR="00586FBF" w:rsidRPr="00A4084E" w:rsidRDefault="00586FBF" w:rsidP="00586FBF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Tdocs in 6G </w:t>
      </w:r>
      <w:r w:rsidR="006B7B5E" w:rsidRPr="00A4084E">
        <w:rPr>
          <w:rFonts w:ascii="Times New Roman" w:hAnsi="Times New Roman"/>
          <w:sz w:val="20"/>
          <w:szCs w:val="20"/>
        </w:rPr>
        <w:t>BS RF</w:t>
      </w:r>
      <w:r w:rsidRPr="00A4084E">
        <w:rPr>
          <w:rFonts w:ascii="Times New Roman" w:hAnsi="Times New Roman"/>
          <w:sz w:val="20"/>
          <w:szCs w:val="2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586FBF" w:rsidRPr="00A4084E" w14:paraId="070DDABA" w14:textId="77777777" w:rsidTr="005D11BA">
        <w:tc>
          <w:tcPr>
            <w:tcW w:w="1975" w:type="dxa"/>
          </w:tcPr>
          <w:p w14:paraId="349CDEDC" w14:textId="478F9B74" w:rsidR="00586FBF" w:rsidRPr="00A4084E" w:rsidRDefault="0091426F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1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R4-2514510</w:t>
              </w:r>
            </w:hyperlink>
          </w:p>
        </w:tc>
        <w:tc>
          <w:tcPr>
            <w:tcW w:w="7656" w:type="dxa"/>
          </w:tcPr>
          <w:p w14:paraId="011E6B7A" w14:textId="2F60EA6C" w:rsidR="00586FBF" w:rsidRPr="00A4084E" w:rsidRDefault="00586FBF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91426F" w:rsidRPr="00A4084E">
              <w:rPr>
                <w:rFonts w:ascii="Times New Roman" w:hAnsi="Times New Roman"/>
                <w:sz w:val="20"/>
                <w:szCs w:val="20"/>
              </w:rPr>
              <w:t>[116bis][103] 6G BS RF and co-existence</w:t>
            </w:r>
          </w:p>
        </w:tc>
      </w:tr>
      <w:tr w:rsidR="00586FBF" w:rsidRPr="00A4084E" w14:paraId="30F2CD92" w14:textId="77777777" w:rsidTr="005D11BA">
        <w:tc>
          <w:tcPr>
            <w:tcW w:w="1975" w:type="dxa"/>
          </w:tcPr>
          <w:p w14:paraId="398CB5EA" w14:textId="3AA2E0ED" w:rsidR="00586FBF" w:rsidRPr="00A4084E" w:rsidRDefault="0091426F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2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R4-2514638</w:t>
              </w:r>
            </w:hyperlink>
          </w:p>
        </w:tc>
        <w:tc>
          <w:tcPr>
            <w:tcW w:w="7656" w:type="dxa"/>
          </w:tcPr>
          <w:p w14:paraId="662B94A8" w14:textId="2D4CE60C" w:rsidR="00586FBF" w:rsidRPr="00A4084E" w:rsidRDefault="00586FBF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WF on </w:t>
            </w:r>
            <w:r w:rsidR="0091426F" w:rsidRPr="00A4084E">
              <w:rPr>
                <w:rFonts w:ascii="Times New Roman" w:hAnsi="Times New Roman"/>
                <w:sz w:val="20"/>
                <w:szCs w:val="20"/>
              </w:rPr>
              <w:t>BS RF and co-existence</w:t>
            </w:r>
          </w:p>
        </w:tc>
      </w:tr>
    </w:tbl>
    <w:p w14:paraId="6DC51A06" w14:textId="77777777" w:rsidR="00586FBF" w:rsidRPr="00A4084E" w:rsidRDefault="00586FBF" w:rsidP="00586FBF">
      <w:pPr>
        <w:rPr>
          <w:rFonts w:ascii="Times New Roman" w:hAnsi="Times New Roman"/>
          <w:sz w:val="20"/>
          <w:szCs w:val="20"/>
        </w:rPr>
      </w:pPr>
    </w:p>
    <w:p w14:paraId="3D845D07" w14:textId="4EABE7C6" w:rsidR="00586FBF" w:rsidRPr="00A4084E" w:rsidRDefault="00586FBF" w:rsidP="00586FBF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agreements of 6G </w:t>
      </w:r>
      <w:r w:rsidR="00274079" w:rsidRPr="00A4084E">
        <w:rPr>
          <w:rFonts w:ascii="Times New Roman" w:hAnsi="Times New Roman"/>
          <w:sz w:val="20"/>
          <w:szCs w:val="20"/>
        </w:rPr>
        <w:t>BS</w:t>
      </w:r>
      <w:r w:rsidRPr="00A4084E">
        <w:rPr>
          <w:rFonts w:ascii="Times New Roman" w:hAnsi="Times New Roman"/>
          <w:sz w:val="20"/>
          <w:szCs w:val="20"/>
        </w:rPr>
        <w:t xml:space="preserve"> RF discussion those have high dependency on Testability issues (not full list of agreements in WF): </w:t>
      </w:r>
    </w:p>
    <w:p w14:paraId="3F9DDEF9" w14:textId="77777777" w:rsidR="0012605A" w:rsidRPr="00A4084E" w:rsidRDefault="0012605A" w:rsidP="006B4A48">
      <w:pPr>
        <w:rPr>
          <w:rFonts w:ascii="Times New Roman" w:eastAsia="DengXian" w:hAnsi="Times New Roman"/>
          <w:sz w:val="20"/>
          <w:szCs w:val="20"/>
        </w:rPr>
      </w:pPr>
    </w:p>
    <w:p w14:paraId="6D04CF63" w14:textId="4A42E1E5" w:rsidR="00A62D90" w:rsidRPr="00A4084E" w:rsidRDefault="00A62D90" w:rsidP="006B4A48">
      <w:pPr>
        <w:rPr>
          <w:b/>
          <w:bCs/>
        </w:rPr>
      </w:pPr>
      <w:r w:rsidRPr="00A4084E">
        <w:rPr>
          <w:b/>
          <w:bCs/>
        </w:rPr>
        <w:t>Issue 1-2-1: BS type 1-H enhancement</w:t>
      </w:r>
    </w:p>
    <w:p w14:paraId="60D27059" w14:textId="77777777" w:rsidR="00A62D90" w:rsidRPr="00A4084E" w:rsidRDefault="00A62D90" w:rsidP="00A62D90">
      <w:pPr>
        <w:spacing w:after="120"/>
        <w:rPr>
          <w:b/>
          <w:bCs/>
          <w:sz w:val="20"/>
          <w:szCs w:val="20"/>
        </w:rPr>
      </w:pPr>
      <w:r w:rsidRPr="00A4084E">
        <w:rPr>
          <w:rFonts w:eastAsia="PMingLiU"/>
          <w:b/>
          <w:bCs/>
          <w:sz w:val="20"/>
          <w:szCs w:val="20"/>
        </w:rPr>
        <w:t>A</w:t>
      </w:r>
      <w:r w:rsidRPr="00A4084E">
        <w:rPr>
          <w:b/>
          <w:bCs/>
          <w:sz w:val="20"/>
          <w:szCs w:val="20"/>
        </w:rPr>
        <w:t xml:space="preserve">greement: </w:t>
      </w:r>
    </w:p>
    <w:p w14:paraId="042CEC04" w14:textId="77777777" w:rsidR="00A62D90" w:rsidRPr="00A4084E" w:rsidRDefault="00A62D90" w:rsidP="00A62D90">
      <w:pPr>
        <w:spacing w:after="120"/>
        <w:rPr>
          <w:sz w:val="20"/>
          <w:szCs w:val="20"/>
        </w:rPr>
      </w:pPr>
      <w:r w:rsidRPr="00A4084E">
        <w:rPr>
          <w:sz w:val="20"/>
          <w:szCs w:val="20"/>
        </w:rPr>
        <w:t>BS Hybrid beamforming type of architecture shall be studied.</w:t>
      </w:r>
    </w:p>
    <w:p w14:paraId="2BE9AFAB" w14:textId="77777777" w:rsidR="00A62D90" w:rsidRPr="00A4084E" w:rsidRDefault="00A62D90" w:rsidP="006B4A48"/>
    <w:p w14:paraId="57AB1204" w14:textId="6B2FCB8E" w:rsidR="00A62D90" w:rsidRPr="00A4084E" w:rsidRDefault="00A62D90" w:rsidP="006B4A48">
      <w:pPr>
        <w:rPr>
          <w:b/>
          <w:bCs/>
        </w:rPr>
      </w:pPr>
      <w:r w:rsidRPr="00A4084E">
        <w:rPr>
          <w:b/>
          <w:bCs/>
        </w:rPr>
        <w:t>Issue 1-3-3: Rx Requirements</w:t>
      </w:r>
    </w:p>
    <w:p w14:paraId="08B86268" w14:textId="77777777" w:rsidR="00A62D90" w:rsidRPr="00A4084E" w:rsidRDefault="00A62D90" w:rsidP="00A62D90">
      <w:pPr>
        <w:rPr>
          <w:b/>
          <w:bCs/>
          <w:sz w:val="20"/>
          <w:szCs w:val="18"/>
        </w:rPr>
      </w:pPr>
      <w:r w:rsidRPr="00A4084E">
        <w:rPr>
          <w:b/>
          <w:bCs/>
          <w:sz w:val="20"/>
          <w:szCs w:val="18"/>
        </w:rPr>
        <w:t xml:space="preserve">Agreement: </w:t>
      </w:r>
    </w:p>
    <w:p w14:paraId="24A3D326" w14:textId="77777777" w:rsidR="00A62D90" w:rsidRPr="00A4084E" w:rsidRDefault="00A62D90" w:rsidP="00CF4D1D">
      <w:pPr>
        <w:rPr>
          <w:sz w:val="20"/>
          <w:szCs w:val="18"/>
        </w:rPr>
      </w:pPr>
      <w:r w:rsidRPr="00A4084E">
        <w:rPr>
          <w:sz w:val="20"/>
          <w:szCs w:val="18"/>
        </w:rPr>
        <w:lastRenderedPageBreak/>
        <w:t xml:space="preserve">For above 7 GHz, further study how BS Rx requirements should be specified, using FR2 approach or not, including if blocking should be specified based on FR2 methodology. </w:t>
      </w:r>
    </w:p>
    <w:p w14:paraId="451F89AD" w14:textId="77777777" w:rsidR="00A62D90" w:rsidRPr="00A4084E" w:rsidRDefault="00A62D90" w:rsidP="006B4A48"/>
    <w:p w14:paraId="5C0AAFB3" w14:textId="2E0130AF" w:rsidR="00B57138" w:rsidRPr="00A4084E" w:rsidRDefault="00B57138" w:rsidP="00B57138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 xml:space="preserve">6G Spectrum </w:t>
      </w:r>
    </w:p>
    <w:p w14:paraId="2103475D" w14:textId="77777777" w:rsidR="00B57138" w:rsidRPr="00A4084E" w:rsidRDefault="00B57138" w:rsidP="00B57138">
      <w:pPr>
        <w:pStyle w:val="3"/>
        <w:rPr>
          <w:lang w:val="en-US"/>
        </w:rPr>
      </w:pPr>
      <w:r w:rsidRPr="00A4084E">
        <w:rPr>
          <w:lang w:val="en-US"/>
        </w:rPr>
        <w:t>RAN4 #116bis (Oct-2025)</w:t>
      </w:r>
    </w:p>
    <w:p w14:paraId="15D56C64" w14:textId="68086F78" w:rsidR="00B57138" w:rsidRPr="00A4084E" w:rsidRDefault="00B57138" w:rsidP="00B57138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Tdocs in 6G </w:t>
      </w:r>
      <w:r w:rsidR="00A47CB5" w:rsidRPr="00A4084E">
        <w:rPr>
          <w:rFonts w:ascii="Times New Roman" w:hAnsi="Times New Roman"/>
          <w:sz w:val="20"/>
          <w:szCs w:val="20"/>
        </w:rPr>
        <w:t>Spectrum</w:t>
      </w:r>
      <w:r w:rsidRPr="00A4084E">
        <w:rPr>
          <w:rFonts w:ascii="Times New Roman" w:hAnsi="Times New Roman"/>
          <w:sz w:val="20"/>
          <w:szCs w:val="2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B57138" w:rsidRPr="00A4084E" w14:paraId="3441E5D7" w14:textId="77777777" w:rsidTr="005D11BA">
        <w:tc>
          <w:tcPr>
            <w:tcW w:w="1975" w:type="dxa"/>
          </w:tcPr>
          <w:p w14:paraId="37ABF53F" w14:textId="0B7684A3" w:rsidR="00B57138" w:rsidRPr="00A4084E" w:rsidRDefault="00E90BCE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3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R4-2514511</w:t>
              </w:r>
            </w:hyperlink>
          </w:p>
        </w:tc>
        <w:tc>
          <w:tcPr>
            <w:tcW w:w="7656" w:type="dxa"/>
          </w:tcPr>
          <w:p w14:paraId="5AEC3F36" w14:textId="66E0083A" w:rsidR="00B57138" w:rsidRPr="00A4084E" w:rsidRDefault="00B57138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E90BCE" w:rsidRPr="00A4084E">
              <w:rPr>
                <w:rFonts w:ascii="Times New Roman" w:hAnsi="Times New Roman"/>
                <w:sz w:val="20"/>
                <w:szCs w:val="20"/>
              </w:rPr>
              <w:t>[116bis][104] 6G spectrum</w:t>
            </w:r>
          </w:p>
        </w:tc>
      </w:tr>
      <w:tr w:rsidR="00B57138" w:rsidRPr="00A4084E" w14:paraId="5F0978ED" w14:textId="77777777" w:rsidTr="005D11BA">
        <w:tc>
          <w:tcPr>
            <w:tcW w:w="1975" w:type="dxa"/>
          </w:tcPr>
          <w:p w14:paraId="5F1B402C" w14:textId="78A06387" w:rsidR="00B57138" w:rsidRPr="00A4084E" w:rsidRDefault="00E90BCE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4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R4-2514626</w:t>
              </w:r>
            </w:hyperlink>
          </w:p>
        </w:tc>
        <w:tc>
          <w:tcPr>
            <w:tcW w:w="7656" w:type="dxa"/>
          </w:tcPr>
          <w:p w14:paraId="3379B45F" w14:textId="7E612587" w:rsidR="00B57138" w:rsidRPr="00A4084E" w:rsidRDefault="00B57138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WF on </w:t>
            </w:r>
            <w:r w:rsidR="00E90BCE" w:rsidRPr="00A4084E">
              <w:rPr>
                <w:rFonts w:ascii="Times New Roman" w:hAnsi="Times New Roman"/>
                <w:sz w:val="20"/>
                <w:szCs w:val="20"/>
              </w:rPr>
              <w:t>[116bis][104] 6G spectrum</w:t>
            </w:r>
          </w:p>
        </w:tc>
      </w:tr>
    </w:tbl>
    <w:p w14:paraId="097102D4" w14:textId="77777777" w:rsidR="00B57138" w:rsidRPr="00A4084E" w:rsidRDefault="00B57138" w:rsidP="00B57138">
      <w:pPr>
        <w:rPr>
          <w:rFonts w:ascii="Times New Roman" w:hAnsi="Times New Roman"/>
          <w:sz w:val="20"/>
          <w:szCs w:val="20"/>
        </w:rPr>
      </w:pPr>
    </w:p>
    <w:p w14:paraId="4F86339D" w14:textId="6C4E2F34" w:rsidR="00B57138" w:rsidRPr="00A4084E" w:rsidRDefault="00B57138" w:rsidP="00B57138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agreements of 6G </w:t>
      </w:r>
      <w:r w:rsidR="00075CC5" w:rsidRPr="00A4084E">
        <w:rPr>
          <w:rFonts w:ascii="Times New Roman" w:hAnsi="Times New Roman"/>
          <w:sz w:val="20"/>
          <w:szCs w:val="20"/>
        </w:rPr>
        <w:t>Spectrum</w:t>
      </w:r>
      <w:r w:rsidRPr="00A4084E">
        <w:rPr>
          <w:rFonts w:ascii="Times New Roman" w:hAnsi="Times New Roman"/>
          <w:sz w:val="20"/>
          <w:szCs w:val="20"/>
        </w:rPr>
        <w:t xml:space="preserve"> discussion those have high dependency on Testability issues (not full list of agreements in WF): </w:t>
      </w:r>
    </w:p>
    <w:p w14:paraId="06C0E19B" w14:textId="77777777" w:rsidR="00A62D90" w:rsidRPr="00A4084E" w:rsidRDefault="00A62D90" w:rsidP="006B4A48"/>
    <w:p w14:paraId="5EEDF2F3" w14:textId="221AD147" w:rsidR="00A62D90" w:rsidRPr="00A4084E" w:rsidRDefault="0028320D" w:rsidP="006B4A48">
      <w:pPr>
        <w:rPr>
          <w:b/>
          <w:bCs/>
          <w:color w:val="000000" w:themeColor="text1"/>
          <w:sz w:val="21"/>
          <w:szCs w:val="21"/>
        </w:rPr>
      </w:pPr>
      <w:r w:rsidRPr="00A4084E">
        <w:rPr>
          <w:b/>
          <w:bCs/>
          <w:color w:val="000000" w:themeColor="text1"/>
          <w:sz w:val="21"/>
          <w:szCs w:val="21"/>
        </w:rPr>
        <w:t>1.2.1</w:t>
      </w:r>
      <w:r w:rsidRPr="00A4084E">
        <w:rPr>
          <w:b/>
          <w:bCs/>
          <w:color w:val="000000" w:themeColor="text1"/>
          <w:sz w:val="21"/>
          <w:szCs w:val="21"/>
        </w:rPr>
        <w:tab/>
        <w:t>Sub-topic 1-1: TN and NTN Frequency Range harmonization</w:t>
      </w:r>
    </w:p>
    <w:p w14:paraId="708866AD" w14:textId="77777777" w:rsidR="0028320D" w:rsidRPr="00A4084E" w:rsidRDefault="0028320D" w:rsidP="006B4A48">
      <w:pPr>
        <w:rPr>
          <w:color w:val="000000" w:themeColor="text1"/>
        </w:rPr>
      </w:pPr>
    </w:p>
    <w:p w14:paraId="68456DC7" w14:textId="26EDB2EB" w:rsidR="0028320D" w:rsidRPr="00A4084E" w:rsidRDefault="0028320D" w:rsidP="006B4A48">
      <w:pPr>
        <w:rPr>
          <w:color w:val="000000" w:themeColor="text1"/>
          <w:sz w:val="20"/>
          <w:szCs w:val="20"/>
        </w:rPr>
      </w:pPr>
      <w:r w:rsidRPr="00A4084E">
        <w:rPr>
          <w:b/>
          <w:color w:val="000000" w:themeColor="text1"/>
          <w:sz w:val="20"/>
          <w:szCs w:val="20"/>
          <w:u w:val="single"/>
          <w:lang w:eastAsia="ko-KR"/>
        </w:rPr>
        <w:t>Issue 1-1-1: TN and NTN Frequency Range Harmonization</w:t>
      </w:r>
    </w:p>
    <w:p w14:paraId="44A27DAB" w14:textId="77777777" w:rsidR="0028320D" w:rsidRPr="00A4084E" w:rsidRDefault="0028320D" w:rsidP="006B4A48">
      <w:pPr>
        <w:rPr>
          <w:color w:val="000000" w:themeColor="text1"/>
          <w:sz w:val="20"/>
          <w:szCs w:val="20"/>
        </w:rPr>
      </w:pPr>
    </w:p>
    <w:p w14:paraId="48D7FB7E" w14:textId="77777777" w:rsidR="0028320D" w:rsidRPr="00A4084E" w:rsidRDefault="0028320D" w:rsidP="0028320D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WF</w:t>
      </w:r>
    </w:p>
    <w:p w14:paraId="20D7FC73" w14:textId="77777777" w:rsidR="0028320D" w:rsidRPr="00A4084E" w:rsidRDefault="0028320D" w:rsidP="0028320D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 xml:space="preserve">RAN4 will initially focus the discussion on frequency ranges based on TN deployment. </w:t>
      </w:r>
    </w:p>
    <w:p w14:paraId="48B7434B" w14:textId="77777777" w:rsidR="0028320D" w:rsidRPr="00A4084E" w:rsidRDefault="0028320D" w:rsidP="006B4A48">
      <w:pPr>
        <w:rPr>
          <w:color w:val="000000" w:themeColor="text1"/>
        </w:rPr>
      </w:pPr>
    </w:p>
    <w:p w14:paraId="6667413E" w14:textId="77A63852" w:rsidR="0028320D" w:rsidRPr="00A4084E" w:rsidRDefault="0028320D" w:rsidP="006B4A48">
      <w:pPr>
        <w:rPr>
          <w:b/>
          <w:bCs/>
          <w:color w:val="000000" w:themeColor="text1"/>
          <w:sz w:val="21"/>
          <w:szCs w:val="21"/>
        </w:rPr>
      </w:pPr>
      <w:r w:rsidRPr="00A4084E">
        <w:rPr>
          <w:b/>
          <w:bCs/>
          <w:color w:val="000000" w:themeColor="text1"/>
          <w:sz w:val="21"/>
          <w:szCs w:val="21"/>
        </w:rPr>
        <w:t>1.2.2</w:t>
      </w:r>
      <w:r w:rsidRPr="00A4084E">
        <w:rPr>
          <w:b/>
          <w:bCs/>
          <w:color w:val="000000" w:themeColor="text1"/>
          <w:sz w:val="21"/>
          <w:szCs w:val="21"/>
        </w:rPr>
        <w:tab/>
        <w:t>Sub-topic 1-2: Frequency Range framework</w:t>
      </w:r>
    </w:p>
    <w:p w14:paraId="2132AB91" w14:textId="77777777" w:rsidR="0028320D" w:rsidRPr="00A4084E" w:rsidRDefault="0028320D" w:rsidP="006B4A48">
      <w:pPr>
        <w:rPr>
          <w:color w:val="000000" w:themeColor="text1"/>
        </w:rPr>
      </w:pPr>
    </w:p>
    <w:p w14:paraId="2137BF9C" w14:textId="5C2ABA44" w:rsidR="0028320D" w:rsidRPr="00A4084E" w:rsidRDefault="0028320D" w:rsidP="006B4A48">
      <w:pPr>
        <w:rPr>
          <w:color w:val="000000" w:themeColor="text1"/>
          <w:sz w:val="20"/>
          <w:szCs w:val="20"/>
        </w:rPr>
      </w:pPr>
      <w:r w:rsidRPr="00A4084E">
        <w:rPr>
          <w:b/>
          <w:color w:val="000000" w:themeColor="text1"/>
          <w:sz w:val="20"/>
          <w:szCs w:val="20"/>
          <w:u w:val="single"/>
        </w:rPr>
        <w:t>Issue 1-2-0: Principle/criteria for frequency range definition/separation</w:t>
      </w:r>
    </w:p>
    <w:p w14:paraId="07467054" w14:textId="77777777" w:rsidR="0028320D" w:rsidRPr="00A4084E" w:rsidRDefault="0028320D" w:rsidP="0028320D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WF</w:t>
      </w:r>
    </w:p>
    <w:p w14:paraId="34500C0D" w14:textId="77777777" w:rsidR="0028320D" w:rsidRPr="00A4084E" w:rsidRDefault="0028320D" w:rsidP="0028320D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RAN4 acknowledge that a definition of frequency ranges depends on multiple criteria’s which may have different importance dependent on individual company views. As a starting point the following can be discussed, not precluding companies to also consider others:</w:t>
      </w:r>
    </w:p>
    <w:p w14:paraId="7DEB17C6" w14:textId="77777777" w:rsidR="0028320D" w:rsidRPr="00A4084E" w:rsidRDefault="0028320D" w:rsidP="0028320D">
      <w:pPr>
        <w:pStyle w:val="aff7"/>
        <w:numPr>
          <w:ilvl w:val="2"/>
          <w:numId w:val="41"/>
        </w:numPr>
        <w:spacing w:after="120"/>
        <w:ind w:firstLineChars="0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Regulatory framework</w:t>
      </w:r>
    </w:p>
    <w:p w14:paraId="3EFC0AF4" w14:textId="77777777" w:rsidR="0028320D" w:rsidRPr="00A4084E" w:rsidRDefault="0028320D" w:rsidP="0028320D">
      <w:pPr>
        <w:pStyle w:val="aff7"/>
        <w:numPr>
          <w:ilvl w:val="2"/>
          <w:numId w:val="41"/>
        </w:numPr>
        <w:spacing w:after="120"/>
        <w:ind w:firstLineChars="0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UE RF front-end architecture (e.g. whether requirements can be verified conducted or not)</w:t>
      </w:r>
    </w:p>
    <w:p w14:paraId="663D0E6D" w14:textId="77777777" w:rsidR="0028320D" w:rsidRPr="00A4084E" w:rsidRDefault="0028320D" w:rsidP="0028320D">
      <w:pPr>
        <w:pStyle w:val="aff7"/>
        <w:numPr>
          <w:ilvl w:val="2"/>
          <w:numId w:val="41"/>
        </w:numPr>
        <w:spacing w:after="120"/>
        <w:ind w:firstLineChars="0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Commonality of UE RF/RRM requirements</w:t>
      </w:r>
    </w:p>
    <w:p w14:paraId="4F5F58FE" w14:textId="77777777" w:rsidR="0028320D" w:rsidRPr="00A4084E" w:rsidRDefault="0028320D" w:rsidP="0028320D">
      <w:pPr>
        <w:pStyle w:val="aff7"/>
        <w:numPr>
          <w:ilvl w:val="2"/>
          <w:numId w:val="41"/>
        </w:numPr>
        <w:spacing w:after="120"/>
        <w:ind w:firstLineChars="0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 xml:space="preserve">Numerology dependency </w:t>
      </w:r>
    </w:p>
    <w:p w14:paraId="17E5E99C" w14:textId="77777777" w:rsidR="0028320D" w:rsidRPr="00A4084E" w:rsidRDefault="0028320D" w:rsidP="0028320D">
      <w:pPr>
        <w:pStyle w:val="aff7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Unification of TN and NTN operation</w:t>
      </w:r>
    </w:p>
    <w:p w14:paraId="6A3FB746" w14:textId="77777777" w:rsidR="0028320D" w:rsidRPr="00A4084E" w:rsidRDefault="0028320D" w:rsidP="0028320D">
      <w:pPr>
        <w:pStyle w:val="aff7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BS types and requirements</w:t>
      </w:r>
    </w:p>
    <w:p w14:paraId="2966DBB6" w14:textId="77777777" w:rsidR="0028320D" w:rsidRPr="00A4084E" w:rsidRDefault="0028320D" w:rsidP="0028320D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Companies are encouraged to share information on the criteria they are considering for their proposal on frequency range definition(s)</w:t>
      </w:r>
    </w:p>
    <w:p w14:paraId="11AB4A6F" w14:textId="77777777" w:rsidR="0028320D" w:rsidRPr="00A4084E" w:rsidRDefault="0028320D" w:rsidP="006B4A48">
      <w:pPr>
        <w:rPr>
          <w:color w:val="000000" w:themeColor="text1"/>
        </w:rPr>
      </w:pPr>
    </w:p>
    <w:p w14:paraId="5C84AEA4" w14:textId="17EC3D89" w:rsidR="0028320D" w:rsidRPr="00A4084E" w:rsidRDefault="00D579FD" w:rsidP="006B4A48">
      <w:pPr>
        <w:rPr>
          <w:b/>
          <w:bCs/>
          <w:color w:val="000000" w:themeColor="text1"/>
          <w:sz w:val="21"/>
          <w:szCs w:val="21"/>
        </w:rPr>
      </w:pPr>
      <w:r w:rsidRPr="00A4084E">
        <w:rPr>
          <w:b/>
          <w:bCs/>
          <w:color w:val="000000" w:themeColor="text1"/>
          <w:sz w:val="21"/>
          <w:szCs w:val="21"/>
        </w:rPr>
        <w:t>Sub-topic 1-3: Frequency Range naming convention</w:t>
      </w:r>
    </w:p>
    <w:p w14:paraId="6636959A" w14:textId="77777777" w:rsidR="00D579FD" w:rsidRPr="00A4084E" w:rsidRDefault="00D579FD" w:rsidP="006B4A48">
      <w:pPr>
        <w:rPr>
          <w:color w:val="000000" w:themeColor="text1"/>
        </w:rPr>
      </w:pPr>
    </w:p>
    <w:p w14:paraId="1D976CC6" w14:textId="77777777" w:rsidR="00D579FD" w:rsidRPr="00A4084E" w:rsidRDefault="00D579FD" w:rsidP="00D579FD">
      <w:pPr>
        <w:rPr>
          <w:b/>
          <w:color w:val="000000" w:themeColor="text1"/>
          <w:sz w:val="20"/>
          <w:szCs w:val="20"/>
          <w:u w:val="single"/>
          <w:lang w:eastAsia="ko-KR"/>
        </w:rPr>
      </w:pPr>
      <w:r w:rsidRPr="00A4084E">
        <w:rPr>
          <w:b/>
          <w:color w:val="000000" w:themeColor="text1"/>
          <w:sz w:val="20"/>
          <w:szCs w:val="20"/>
          <w:u w:val="single"/>
          <w:lang w:eastAsia="ko-KR"/>
        </w:rPr>
        <w:t>Issue 1-3-1: Early adaptation of the name “FR3”</w:t>
      </w:r>
    </w:p>
    <w:p w14:paraId="631FFE11" w14:textId="77777777" w:rsidR="00D579FD" w:rsidRPr="00A4084E" w:rsidRDefault="00D579FD" w:rsidP="00D579FD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left="720" w:firstLineChars="0" w:hanging="360"/>
        <w:textAlignment w:val="auto"/>
        <w:rPr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WF</w:t>
      </w:r>
    </w:p>
    <w:p w14:paraId="5D62B1DC" w14:textId="77777777" w:rsidR="00D579FD" w:rsidRPr="00A4084E" w:rsidRDefault="00D579FD" w:rsidP="00D579FD">
      <w:pPr>
        <w:pStyle w:val="aff7"/>
        <w:numPr>
          <w:ilvl w:val="1"/>
          <w:numId w:val="4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RAN4 encourage companies to be precise when referring to proposed frequency ranges by only using defined NR ranges as FR1, FR2-1 or FR2-2 or write the definition with frequency point(s) when referring to a proposal.</w:t>
      </w:r>
    </w:p>
    <w:p w14:paraId="2E4E1D0A" w14:textId="77777777" w:rsidR="00D579FD" w:rsidRPr="00A4084E" w:rsidRDefault="00D579FD" w:rsidP="00D579FD">
      <w:pPr>
        <w:pStyle w:val="aff7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 w:val="20"/>
          <w:szCs w:val="20"/>
        </w:rPr>
      </w:pPr>
      <w:r w:rsidRPr="00A4084E">
        <w:rPr>
          <w:rFonts w:eastAsia="宋体"/>
          <w:color w:val="000000" w:themeColor="text1"/>
          <w:sz w:val="20"/>
          <w:szCs w:val="20"/>
        </w:rPr>
        <w:t>Note this is not related to the discussion of a band around 7 and 15 GHz</w:t>
      </w:r>
    </w:p>
    <w:p w14:paraId="096C4B35" w14:textId="77777777" w:rsidR="00D579FD" w:rsidRPr="00A4084E" w:rsidRDefault="00D579FD" w:rsidP="006B4A48"/>
    <w:p w14:paraId="507EF5CF" w14:textId="2480A456" w:rsidR="004913A0" w:rsidRPr="00A4084E" w:rsidRDefault="004913A0" w:rsidP="004913A0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lastRenderedPageBreak/>
        <w:t xml:space="preserve">6G </w:t>
      </w:r>
      <w:r w:rsidR="004F6143" w:rsidRPr="00A4084E">
        <w:rPr>
          <w:b/>
          <w:bCs/>
          <w:lang w:val="en-US"/>
        </w:rPr>
        <w:t>RRM</w:t>
      </w:r>
      <w:r w:rsidRPr="00A4084E">
        <w:rPr>
          <w:b/>
          <w:bCs/>
          <w:lang w:val="en-US"/>
        </w:rPr>
        <w:t xml:space="preserve"> </w:t>
      </w:r>
    </w:p>
    <w:p w14:paraId="31A8F9BD" w14:textId="77777777" w:rsidR="004913A0" w:rsidRPr="00A4084E" w:rsidRDefault="004913A0" w:rsidP="004913A0">
      <w:pPr>
        <w:pStyle w:val="3"/>
        <w:rPr>
          <w:lang w:val="en-US"/>
        </w:rPr>
      </w:pPr>
      <w:r w:rsidRPr="00A4084E">
        <w:rPr>
          <w:lang w:val="en-US"/>
        </w:rPr>
        <w:t>RAN4 #116bis (Oct-2025)</w:t>
      </w:r>
    </w:p>
    <w:p w14:paraId="3A81A4F2" w14:textId="58F4ACD0" w:rsidR="004913A0" w:rsidRPr="00A4084E" w:rsidRDefault="004913A0" w:rsidP="004913A0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Tdocs in 6G </w:t>
      </w:r>
      <w:r w:rsidR="00C041DA" w:rsidRPr="00A4084E">
        <w:rPr>
          <w:rFonts w:ascii="Times New Roman" w:hAnsi="Times New Roman"/>
          <w:sz w:val="20"/>
          <w:szCs w:val="20"/>
        </w:rPr>
        <w:t>RRM</w:t>
      </w:r>
      <w:r w:rsidRPr="00A4084E">
        <w:rPr>
          <w:rFonts w:ascii="Times New Roman" w:hAnsi="Times New Roman"/>
          <w:sz w:val="20"/>
          <w:szCs w:val="2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4913A0" w:rsidRPr="00A4084E" w14:paraId="7517CC6D" w14:textId="77777777" w:rsidTr="005D11BA">
        <w:tc>
          <w:tcPr>
            <w:tcW w:w="1975" w:type="dxa"/>
          </w:tcPr>
          <w:p w14:paraId="1AA1B73A" w14:textId="4855EDC7" w:rsidR="004913A0" w:rsidRPr="00A4084E" w:rsidRDefault="00D55B8C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R4-2514512</w:t>
              </w:r>
            </w:hyperlink>
          </w:p>
        </w:tc>
        <w:tc>
          <w:tcPr>
            <w:tcW w:w="7656" w:type="dxa"/>
          </w:tcPr>
          <w:p w14:paraId="48FEE158" w14:textId="65C1D9A3" w:rsidR="004913A0" w:rsidRPr="00A4084E" w:rsidRDefault="004913A0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D55B8C" w:rsidRPr="00A4084E">
              <w:rPr>
                <w:rFonts w:ascii="Times New Roman" w:hAnsi="Times New Roman"/>
                <w:sz w:val="20"/>
                <w:szCs w:val="20"/>
              </w:rPr>
              <w:t>[116bis][105] 6G RRM</w:t>
            </w:r>
          </w:p>
        </w:tc>
      </w:tr>
      <w:tr w:rsidR="004913A0" w:rsidRPr="00A4084E" w14:paraId="3AF134B9" w14:textId="77777777" w:rsidTr="005D11BA">
        <w:tc>
          <w:tcPr>
            <w:tcW w:w="1975" w:type="dxa"/>
          </w:tcPr>
          <w:p w14:paraId="2D0A5B2C" w14:textId="363C3EF9" w:rsidR="004913A0" w:rsidRPr="00A4084E" w:rsidRDefault="00D55B8C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6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R4-2514644</w:t>
              </w:r>
            </w:hyperlink>
          </w:p>
        </w:tc>
        <w:tc>
          <w:tcPr>
            <w:tcW w:w="7656" w:type="dxa"/>
          </w:tcPr>
          <w:p w14:paraId="01587E48" w14:textId="6B9E5A07" w:rsidR="004913A0" w:rsidRPr="00A4084E" w:rsidRDefault="004913A0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WF on </w:t>
            </w:r>
            <w:r w:rsidR="00D55B8C" w:rsidRPr="00A4084E">
              <w:rPr>
                <w:rFonts w:ascii="Times New Roman" w:hAnsi="Times New Roman"/>
                <w:sz w:val="20"/>
                <w:szCs w:val="20"/>
              </w:rPr>
              <w:t>[116bis][105] 6G RRM</w:t>
            </w:r>
          </w:p>
        </w:tc>
      </w:tr>
    </w:tbl>
    <w:p w14:paraId="52806942" w14:textId="77777777" w:rsidR="004913A0" w:rsidRPr="00A4084E" w:rsidRDefault="004913A0" w:rsidP="004913A0">
      <w:pPr>
        <w:rPr>
          <w:rFonts w:ascii="Times New Roman" w:hAnsi="Times New Roman"/>
          <w:sz w:val="20"/>
          <w:szCs w:val="20"/>
        </w:rPr>
      </w:pPr>
    </w:p>
    <w:p w14:paraId="2352FC4B" w14:textId="06A9C766" w:rsidR="004913A0" w:rsidRPr="00A4084E" w:rsidRDefault="00D55B8C" w:rsidP="004913A0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No specific testability related agreements </w:t>
      </w:r>
      <w:r w:rsidR="00494813" w:rsidRPr="00A4084E">
        <w:rPr>
          <w:rFonts w:ascii="Times New Roman" w:hAnsi="Times New Roman"/>
          <w:sz w:val="20"/>
          <w:szCs w:val="20"/>
        </w:rPr>
        <w:t xml:space="preserve">of 6G RRM </w:t>
      </w:r>
      <w:r w:rsidRPr="00A4084E">
        <w:rPr>
          <w:rFonts w:ascii="Times New Roman" w:hAnsi="Times New Roman"/>
          <w:sz w:val="20"/>
          <w:szCs w:val="20"/>
        </w:rPr>
        <w:t xml:space="preserve">were identified in this meeting. </w:t>
      </w:r>
    </w:p>
    <w:p w14:paraId="4DF3AACC" w14:textId="77777777" w:rsidR="00D579FD" w:rsidRPr="00A4084E" w:rsidRDefault="00D579FD" w:rsidP="006B4A48"/>
    <w:p w14:paraId="5A6CD48D" w14:textId="46BAD983" w:rsidR="0026729D" w:rsidRPr="00A4084E" w:rsidRDefault="0026729D" w:rsidP="0026729D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 xml:space="preserve">6G Demodulation </w:t>
      </w:r>
    </w:p>
    <w:p w14:paraId="1C231C23" w14:textId="77777777" w:rsidR="0026729D" w:rsidRPr="00A4084E" w:rsidRDefault="0026729D" w:rsidP="0026729D">
      <w:pPr>
        <w:pStyle w:val="3"/>
        <w:rPr>
          <w:lang w:val="en-US"/>
        </w:rPr>
      </w:pPr>
      <w:r w:rsidRPr="00A4084E">
        <w:rPr>
          <w:lang w:val="en-US"/>
        </w:rPr>
        <w:t>RAN4 #116bis (Oct-2025)</w:t>
      </w:r>
    </w:p>
    <w:p w14:paraId="09FB284F" w14:textId="7DBBBB79" w:rsidR="0026729D" w:rsidRPr="00A4084E" w:rsidRDefault="0026729D" w:rsidP="0026729D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Tdocs in 6G </w:t>
      </w:r>
      <w:r w:rsidR="00A4084E">
        <w:rPr>
          <w:rFonts w:ascii="Times New Roman" w:hAnsi="Times New Roman" w:hint="eastAsia"/>
          <w:sz w:val="20"/>
          <w:szCs w:val="20"/>
        </w:rPr>
        <w:t>Demodulation</w:t>
      </w:r>
      <w:r w:rsidRPr="00A4084E">
        <w:rPr>
          <w:rFonts w:ascii="Times New Roman" w:hAnsi="Times New Roman"/>
          <w:sz w:val="20"/>
          <w:szCs w:val="2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26729D" w:rsidRPr="00A4084E" w14:paraId="234C65EF" w14:textId="77777777" w:rsidTr="005D11BA">
        <w:tc>
          <w:tcPr>
            <w:tcW w:w="1975" w:type="dxa"/>
          </w:tcPr>
          <w:p w14:paraId="03461E05" w14:textId="1CC3D07B" w:rsidR="0026729D" w:rsidRPr="00A4084E" w:rsidRDefault="00C1346F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7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R4-2514513</w:t>
              </w:r>
            </w:hyperlink>
          </w:p>
        </w:tc>
        <w:tc>
          <w:tcPr>
            <w:tcW w:w="7656" w:type="dxa"/>
          </w:tcPr>
          <w:p w14:paraId="33FA4596" w14:textId="2FD5946F" w:rsidR="0026729D" w:rsidRPr="00A4084E" w:rsidRDefault="0026729D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C1346F" w:rsidRPr="00A4084E">
              <w:rPr>
                <w:rFonts w:ascii="Times New Roman" w:hAnsi="Times New Roman"/>
                <w:sz w:val="20"/>
                <w:szCs w:val="20"/>
              </w:rPr>
              <w:t>[116bis][106] 6G Demod</w:t>
            </w:r>
          </w:p>
        </w:tc>
      </w:tr>
      <w:tr w:rsidR="0026729D" w:rsidRPr="00A4084E" w14:paraId="0FB81C52" w14:textId="77777777" w:rsidTr="005D11BA">
        <w:tc>
          <w:tcPr>
            <w:tcW w:w="1975" w:type="dxa"/>
          </w:tcPr>
          <w:p w14:paraId="44EF5585" w14:textId="73E53173" w:rsidR="0026729D" w:rsidRPr="00A4084E" w:rsidRDefault="00C1346F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8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R4-2514645</w:t>
              </w:r>
            </w:hyperlink>
          </w:p>
        </w:tc>
        <w:tc>
          <w:tcPr>
            <w:tcW w:w="7656" w:type="dxa"/>
          </w:tcPr>
          <w:p w14:paraId="2CB0A509" w14:textId="13F0BB82" w:rsidR="0026729D" w:rsidRPr="00A4084E" w:rsidRDefault="0026729D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WF on </w:t>
            </w:r>
            <w:r w:rsidR="00C1346F" w:rsidRPr="00A4084E">
              <w:rPr>
                <w:rFonts w:ascii="Times New Roman" w:hAnsi="Times New Roman"/>
                <w:sz w:val="20"/>
                <w:szCs w:val="20"/>
              </w:rPr>
              <w:t>6G demod</w:t>
            </w:r>
          </w:p>
        </w:tc>
      </w:tr>
    </w:tbl>
    <w:p w14:paraId="2523254C" w14:textId="77777777" w:rsidR="0026729D" w:rsidRPr="00A4084E" w:rsidRDefault="0026729D" w:rsidP="0026729D">
      <w:pPr>
        <w:rPr>
          <w:rFonts w:ascii="Times New Roman" w:hAnsi="Times New Roman"/>
          <w:sz w:val="20"/>
          <w:szCs w:val="20"/>
        </w:rPr>
      </w:pPr>
    </w:p>
    <w:p w14:paraId="505A8E3B" w14:textId="50560A4C" w:rsidR="0026729D" w:rsidRPr="00A4084E" w:rsidRDefault="0026729D" w:rsidP="0026729D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No specific testability related agreements </w:t>
      </w:r>
      <w:r w:rsidR="00494813" w:rsidRPr="00A4084E">
        <w:rPr>
          <w:rFonts w:ascii="Times New Roman" w:hAnsi="Times New Roman"/>
          <w:sz w:val="20"/>
          <w:szCs w:val="20"/>
        </w:rPr>
        <w:t xml:space="preserve">of 6G Demod </w:t>
      </w:r>
      <w:r w:rsidRPr="00A4084E">
        <w:rPr>
          <w:rFonts w:ascii="Times New Roman" w:hAnsi="Times New Roman"/>
          <w:sz w:val="20"/>
          <w:szCs w:val="20"/>
        </w:rPr>
        <w:t xml:space="preserve">were identified in this meeting. </w:t>
      </w:r>
    </w:p>
    <w:p w14:paraId="535C07BB" w14:textId="77777777" w:rsidR="009359F9" w:rsidRPr="00A4084E" w:rsidRDefault="009359F9" w:rsidP="006B4A48"/>
    <w:p w14:paraId="102B2595" w14:textId="57C852F3" w:rsidR="00441BA4" w:rsidRPr="00A4084E" w:rsidRDefault="00441BA4" w:rsidP="00441BA4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 xml:space="preserve">6G AI </w:t>
      </w:r>
    </w:p>
    <w:p w14:paraId="624D7D40" w14:textId="77777777" w:rsidR="00441BA4" w:rsidRPr="00A4084E" w:rsidRDefault="00441BA4" w:rsidP="00441BA4">
      <w:pPr>
        <w:pStyle w:val="3"/>
        <w:rPr>
          <w:lang w:val="en-US"/>
        </w:rPr>
      </w:pPr>
      <w:r w:rsidRPr="00A4084E">
        <w:rPr>
          <w:lang w:val="en-US"/>
        </w:rPr>
        <w:t>RAN4 #116bis (Oct-2025)</w:t>
      </w:r>
    </w:p>
    <w:p w14:paraId="51CADBF6" w14:textId="18B3F8F3" w:rsidR="00441BA4" w:rsidRPr="00A4084E" w:rsidRDefault="00441BA4" w:rsidP="00441BA4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Tdocs in 6G </w:t>
      </w:r>
      <w:r w:rsidR="00755FAB" w:rsidRPr="00A4084E">
        <w:rPr>
          <w:rFonts w:ascii="Times New Roman" w:hAnsi="Times New Roman"/>
          <w:sz w:val="20"/>
          <w:szCs w:val="20"/>
        </w:rPr>
        <w:t>AI</w:t>
      </w:r>
      <w:r w:rsidRPr="00A4084E">
        <w:rPr>
          <w:rFonts w:ascii="Times New Roman" w:hAnsi="Times New Roman"/>
          <w:sz w:val="20"/>
          <w:szCs w:val="20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441BA4" w:rsidRPr="00A4084E" w14:paraId="10EE4B1F" w14:textId="77777777" w:rsidTr="005D11BA">
        <w:tc>
          <w:tcPr>
            <w:tcW w:w="1975" w:type="dxa"/>
          </w:tcPr>
          <w:p w14:paraId="6E6552CB" w14:textId="064815DB" w:rsidR="00441BA4" w:rsidRPr="00A4084E" w:rsidRDefault="00FA67F0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29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R4-2514636</w:t>
              </w:r>
            </w:hyperlink>
          </w:p>
        </w:tc>
        <w:tc>
          <w:tcPr>
            <w:tcW w:w="7656" w:type="dxa"/>
          </w:tcPr>
          <w:p w14:paraId="40261B33" w14:textId="4A906268" w:rsidR="00441BA4" w:rsidRPr="00A4084E" w:rsidRDefault="00441BA4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Topic Summary for </w:t>
            </w:r>
            <w:r w:rsidR="00FA67F0" w:rsidRPr="00A4084E">
              <w:rPr>
                <w:rFonts w:ascii="Times New Roman" w:hAnsi="Times New Roman"/>
                <w:sz w:val="20"/>
                <w:szCs w:val="20"/>
              </w:rPr>
              <w:t>[116bis][107] 6G AI</w:t>
            </w:r>
          </w:p>
        </w:tc>
      </w:tr>
      <w:tr w:rsidR="00441BA4" w:rsidRPr="00A4084E" w14:paraId="20CEC85B" w14:textId="77777777" w:rsidTr="005D11BA">
        <w:tc>
          <w:tcPr>
            <w:tcW w:w="1975" w:type="dxa"/>
          </w:tcPr>
          <w:p w14:paraId="20C4A4B4" w14:textId="6D91E21C" w:rsidR="00441BA4" w:rsidRPr="00A4084E" w:rsidRDefault="00FA67F0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hyperlink r:id="rId30" w:history="1">
              <w:r w:rsidRPr="00A4084E">
                <w:rPr>
                  <w:rFonts w:ascii="Times New Roman" w:hAnsi="Times New Roman"/>
                  <w:sz w:val="20"/>
                  <w:szCs w:val="20"/>
                </w:rPr>
                <w:t>R4-2514637</w:t>
              </w:r>
            </w:hyperlink>
          </w:p>
        </w:tc>
        <w:tc>
          <w:tcPr>
            <w:tcW w:w="7656" w:type="dxa"/>
          </w:tcPr>
          <w:p w14:paraId="32EF48F6" w14:textId="0B378F5C" w:rsidR="00441BA4" w:rsidRPr="00A4084E" w:rsidRDefault="00441BA4" w:rsidP="005D11B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084E">
              <w:rPr>
                <w:rFonts w:ascii="Times New Roman" w:hAnsi="Times New Roman"/>
                <w:sz w:val="20"/>
                <w:szCs w:val="20"/>
              </w:rPr>
              <w:t xml:space="preserve">WF on 6G </w:t>
            </w:r>
            <w:r w:rsidR="00FA67F0" w:rsidRPr="00A4084E">
              <w:rPr>
                <w:rFonts w:ascii="Times New Roman" w:hAnsi="Times New Roman"/>
                <w:sz w:val="20"/>
                <w:szCs w:val="20"/>
              </w:rPr>
              <w:t>AI</w:t>
            </w:r>
          </w:p>
        </w:tc>
      </w:tr>
    </w:tbl>
    <w:p w14:paraId="37E90D5F" w14:textId="77777777" w:rsidR="00441BA4" w:rsidRPr="00A4084E" w:rsidRDefault="00441BA4" w:rsidP="00441BA4">
      <w:pPr>
        <w:rPr>
          <w:rFonts w:ascii="Times New Roman" w:hAnsi="Times New Roman"/>
          <w:sz w:val="20"/>
          <w:szCs w:val="20"/>
        </w:rPr>
      </w:pPr>
    </w:p>
    <w:p w14:paraId="02B2C5D7" w14:textId="1FFC07F9" w:rsidR="00441BA4" w:rsidRPr="00A4084E" w:rsidRDefault="005F5B36" w:rsidP="00441BA4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Key agreements of 6G AI discussion those have high dependency on Testability issues (not full list of agreements in WF): </w:t>
      </w:r>
      <w:r w:rsidR="00441BA4" w:rsidRPr="00A4084E">
        <w:rPr>
          <w:rFonts w:ascii="Times New Roman" w:hAnsi="Times New Roman"/>
          <w:sz w:val="20"/>
          <w:szCs w:val="20"/>
        </w:rPr>
        <w:t xml:space="preserve"> </w:t>
      </w:r>
    </w:p>
    <w:p w14:paraId="26FA4612" w14:textId="77777777" w:rsidR="009359F9" w:rsidRPr="00A4084E" w:rsidRDefault="009359F9" w:rsidP="006B4A48"/>
    <w:p w14:paraId="0FB6F920" w14:textId="1748CF79" w:rsidR="00A62D90" w:rsidRPr="00A4084E" w:rsidRDefault="005F5B36" w:rsidP="0099673B">
      <w:pPr>
        <w:rPr>
          <w:b/>
          <w:bCs/>
          <w:sz w:val="20"/>
          <w:szCs w:val="20"/>
        </w:rPr>
      </w:pPr>
      <w:r w:rsidRPr="00A4084E">
        <w:rPr>
          <w:b/>
          <w:bCs/>
          <w:sz w:val="20"/>
          <w:szCs w:val="20"/>
        </w:rPr>
        <w:t>Issue 1-1: RAN4 6G AI/ML study scope</w:t>
      </w:r>
    </w:p>
    <w:p w14:paraId="61D8DE9D" w14:textId="77777777" w:rsidR="0099673B" w:rsidRPr="00A4084E" w:rsidRDefault="0099673B" w:rsidP="0099673B">
      <w:pPr>
        <w:rPr>
          <w:rFonts w:eastAsiaTheme="minorEastAsia"/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>Agreement:</w:t>
      </w:r>
    </w:p>
    <w:p w14:paraId="57E10B72" w14:textId="77777777" w:rsidR="0099673B" w:rsidRPr="00A4084E" w:rsidRDefault="0099673B" w:rsidP="0099673B">
      <w:pPr>
        <w:pStyle w:val="aff7"/>
        <w:numPr>
          <w:ilvl w:val="0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>In 6G AI/ML study, the detailed RAN4 scope shall include</w:t>
      </w:r>
    </w:p>
    <w:p w14:paraId="6F80E928" w14:textId="77777777" w:rsidR="0099673B" w:rsidRPr="00A4084E" w:rsidRDefault="0099673B" w:rsidP="0099673B">
      <w:pPr>
        <w:pStyle w:val="aff7"/>
        <w:numPr>
          <w:ilvl w:val="1"/>
          <w:numId w:val="30"/>
        </w:numPr>
        <w:spacing w:after="180"/>
        <w:ind w:firstLineChars="0"/>
        <w:rPr>
          <w:rFonts w:eastAsiaTheme="minorEastAsia"/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>Identify Use Case(s) of interest (either existing or new) with compelling trade-off between e.g., performance, complexity, etc…</w:t>
      </w:r>
    </w:p>
    <w:p w14:paraId="3F7D8E14" w14:textId="77777777" w:rsidR="0099673B" w:rsidRPr="00A4084E" w:rsidRDefault="0099673B" w:rsidP="0099673B">
      <w:pPr>
        <w:pStyle w:val="aff7"/>
        <w:numPr>
          <w:ilvl w:val="2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>RAN4-driven use cases: RAN4 shall identify, select and study only those AI/ML use cases that fall within RAN4 core responsibility. The detailed principles are captured under 3-1.</w:t>
      </w:r>
    </w:p>
    <w:p w14:paraId="4EC07A58" w14:textId="77777777" w:rsidR="0099673B" w:rsidRPr="00A4084E" w:rsidRDefault="0099673B" w:rsidP="0099673B">
      <w:pPr>
        <w:pStyle w:val="aff7"/>
        <w:numPr>
          <w:ilvl w:val="2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>Other WG-driven use cases: RAN4 shall assist other working groups in these use cases by studying RAN4 impacts with RAN4 analysis and evaluation relevant to implementation and performance.</w:t>
      </w:r>
    </w:p>
    <w:p w14:paraId="49225D15" w14:textId="77777777" w:rsidR="0099673B" w:rsidRPr="00A4084E" w:rsidRDefault="0099673B" w:rsidP="0099673B">
      <w:pPr>
        <w:pStyle w:val="aff7"/>
        <w:numPr>
          <w:ilvl w:val="1"/>
          <w:numId w:val="30"/>
        </w:numPr>
        <w:spacing w:after="180"/>
        <w:ind w:firstLineChars="0"/>
        <w:rPr>
          <w:rFonts w:eastAsiaTheme="minorEastAsia"/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>AI/ML framework: Extensible AI/ML enablers based on the identified Use Case(s), including</w:t>
      </w:r>
    </w:p>
    <w:p w14:paraId="4659C3AC" w14:textId="77777777" w:rsidR="0099673B" w:rsidRPr="00A4084E" w:rsidRDefault="0099673B" w:rsidP="0099673B">
      <w:pPr>
        <w:pStyle w:val="aff7"/>
        <w:numPr>
          <w:ilvl w:val="2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 xml:space="preserve">LCM procedures: RAN4 can study relevant RAN4 requirements for LCM procedures. If the use cases are identified by other WG, RAN4 related study should be based on the agreements and/or requests by other WG. The exact LCM context will be separately discussed and decided in the responding WGs. </w:t>
      </w:r>
    </w:p>
    <w:p w14:paraId="04AFA7B2" w14:textId="61E9557B" w:rsidR="005F5B36" w:rsidRPr="00A4084E" w:rsidRDefault="0099673B" w:rsidP="006B4A48">
      <w:pPr>
        <w:pStyle w:val="aff7"/>
        <w:numPr>
          <w:ilvl w:val="2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>RAN4 may study the feasibility and testability of the AI/ML functionalities. The study may include different aspects. It will be further decided how to manage the discussion under different agenda items, e.g. AI or testability.</w:t>
      </w:r>
    </w:p>
    <w:p w14:paraId="468A4D9A" w14:textId="77777777" w:rsidR="005F5B36" w:rsidRPr="00A4084E" w:rsidRDefault="005F5B36" w:rsidP="006B4A48">
      <w:pPr>
        <w:rPr>
          <w:sz w:val="21"/>
          <w:szCs w:val="21"/>
        </w:rPr>
      </w:pPr>
    </w:p>
    <w:p w14:paraId="3899EE21" w14:textId="5BE77000" w:rsidR="005F5B36" w:rsidRPr="00A4084E" w:rsidRDefault="0099673B" w:rsidP="006B4A48">
      <w:pPr>
        <w:rPr>
          <w:b/>
          <w:bCs/>
          <w:sz w:val="21"/>
          <w:szCs w:val="21"/>
        </w:rPr>
      </w:pPr>
      <w:r w:rsidRPr="00A4084E">
        <w:rPr>
          <w:b/>
          <w:bCs/>
          <w:sz w:val="21"/>
          <w:szCs w:val="21"/>
        </w:rPr>
        <w:t>Topic#2: RAN4 AI/ML framework</w:t>
      </w:r>
    </w:p>
    <w:p w14:paraId="38F03AE0" w14:textId="77777777" w:rsidR="005F5B36" w:rsidRPr="00A4084E" w:rsidRDefault="005F5B36" w:rsidP="006B4A48">
      <w:pPr>
        <w:rPr>
          <w:b/>
          <w:bCs/>
        </w:rPr>
      </w:pPr>
    </w:p>
    <w:p w14:paraId="317B11BC" w14:textId="77777777" w:rsidR="0099673B" w:rsidRPr="00A4084E" w:rsidRDefault="0099673B" w:rsidP="0099673B">
      <w:pPr>
        <w:rPr>
          <w:b/>
          <w:bCs/>
          <w:sz w:val="20"/>
          <w:szCs w:val="20"/>
        </w:rPr>
      </w:pPr>
      <w:r w:rsidRPr="00A4084E">
        <w:rPr>
          <w:b/>
          <w:bCs/>
          <w:sz w:val="20"/>
          <w:szCs w:val="20"/>
        </w:rPr>
        <w:t xml:space="preserve">Issue 2-2: Post-deployment enhancement  </w:t>
      </w:r>
    </w:p>
    <w:p w14:paraId="5964335C" w14:textId="77777777" w:rsidR="0099673B" w:rsidRPr="00A4084E" w:rsidRDefault="0099673B" w:rsidP="0099673B">
      <w:pPr>
        <w:rPr>
          <w:rFonts w:eastAsiaTheme="minorEastAsia"/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 xml:space="preserve">Agreement: </w:t>
      </w:r>
    </w:p>
    <w:p w14:paraId="741336FF" w14:textId="77777777" w:rsidR="0099673B" w:rsidRPr="00A4084E" w:rsidRDefault="0099673B" w:rsidP="0099673B">
      <w:pPr>
        <w:pStyle w:val="aff7"/>
        <w:numPr>
          <w:ilvl w:val="0"/>
          <w:numId w:val="30"/>
        </w:numPr>
        <w:spacing w:after="180"/>
        <w:ind w:firstLineChars="0"/>
        <w:rPr>
          <w:rFonts w:eastAsiaTheme="minorEastAsia"/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lastRenderedPageBreak/>
        <w:t>RAN4 will discuss the potential post-deployment testing enhancements scope in 6G</w:t>
      </w:r>
    </w:p>
    <w:p w14:paraId="2031C807" w14:textId="77777777" w:rsidR="0099673B" w:rsidRPr="00A4084E" w:rsidRDefault="0099673B" w:rsidP="0099673B">
      <w:pPr>
        <w:rPr>
          <w:sz w:val="20"/>
          <w:szCs w:val="8"/>
        </w:rPr>
      </w:pPr>
    </w:p>
    <w:p w14:paraId="30D383E5" w14:textId="77777777" w:rsidR="0099673B" w:rsidRPr="00A4084E" w:rsidRDefault="0099673B" w:rsidP="0099673B">
      <w:pPr>
        <w:rPr>
          <w:b/>
          <w:bCs/>
          <w:sz w:val="20"/>
          <w:szCs w:val="20"/>
        </w:rPr>
      </w:pPr>
      <w:r w:rsidRPr="00A4084E">
        <w:rPr>
          <w:b/>
          <w:bCs/>
          <w:sz w:val="20"/>
          <w:szCs w:val="20"/>
        </w:rPr>
        <w:t>Issue 2-4: Model generalization</w:t>
      </w:r>
    </w:p>
    <w:p w14:paraId="3D77A961" w14:textId="77777777" w:rsidR="0099673B" w:rsidRPr="00A4084E" w:rsidRDefault="0099673B" w:rsidP="0099673B">
      <w:pPr>
        <w:rPr>
          <w:rFonts w:eastAsiaTheme="minorEastAsia"/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 xml:space="preserve">Agreement: </w:t>
      </w:r>
    </w:p>
    <w:p w14:paraId="32A9C921" w14:textId="77777777" w:rsidR="0099673B" w:rsidRPr="00A4084E" w:rsidRDefault="0099673B" w:rsidP="0099673B">
      <w:pPr>
        <w:pStyle w:val="aff7"/>
        <w:numPr>
          <w:ilvl w:val="0"/>
          <w:numId w:val="30"/>
        </w:numPr>
        <w:spacing w:after="180"/>
        <w:ind w:firstLineChars="0"/>
        <w:rPr>
          <w:rFonts w:eastAsiaTheme="minorEastAsia"/>
          <w:sz w:val="20"/>
          <w:szCs w:val="20"/>
        </w:rPr>
      </w:pPr>
      <w:r w:rsidRPr="00A4084E">
        <w:rPr>
          <w:rFonts w:eastAsiaTheme="minorEastAsia"/>
          <w:sz w:val="20"/>
          <w:szCs w:val="20"/>
        </w:rPr>
        <w:t>For AI/ML functionality generalization, RAN4 shall study generalization of UE and BS based AI/ML functionality for 6G and identify the potential standard impact.</w:t>
      </w:r>
    </w:p>
    <w:p w14:paraId="3695B721" w14:textId="77777777" w:rsidR="0099673B" w:rsidRPr="00A4084E" w:rsidRDefault="0099673B" w:rsidP="0099673B">
      <w:pPr>
        <w:pStyle w:val="aff7"/>
        <w:numPr>
          <w:ilvl w:val="1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 xml:space="preserve">The study will begin no early than Q2 2026. </w:t>
      </w:r>
    </w:p>
    <w:p w14:paraId="289F330C" w14:textId="77777777" w:rsidR="0099673B" w:rsidRPr="00A4084E" w:rsidRDefault="0099673B" w:rsidP="0099673B">
      <w:pPr>
        <w:pStyle w:val="aff7"/>
        <w:numPr>
          <w:ilvl w:val="1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 xml:space="preserve">Study and identify the typical parameters/aspects that are expected to be generalized by AI/ML functionality for each use case </w:t>
      </w:r>
      <w:proofErr w:type="gramStart"/>
      <w:r w:rsidRPr="00A4084E">
        <w:rPr>
          <w:sz w:val="20"/>
          <w:szCs w:val="20"/>
        </w:rPr>
        <w:t>firstly, and</w:t>
      </w:r>
      <w:proofErr w:type="gramEnd"/>
      <w:r w:rsidRPr="00A4084E">
        <w:rPr>
          <w:sz w:val="20"/>
          <w:szCs w:val="20"/>
        </w:rPr>
        <w:t xml:space="preserve"> then discuss how to test the generalization for the corresponding use case.</w:t>
      </w:r>
    </w:p>
    <w:p w14:paraId="7E7626D3" w14:textId="77777777" w:rsidR="0099673B" w:rsidRPr="00A4084E" w:rsidRDefault="0099673B" w:rsidP="0099673B">
      <w:pPr>
        <w:pStyle w:val="aff7"/>
        <w:numPr>
          <w:ilvl w:val="1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>RAN4-led use cases will be prioritized.</w:t>
      </w:r>
    </w:p>
    <w:p w14:paraId="400C137A" w14:textId="3AC92DFA" w:rsidR="006B41C0" w:rsidRPr="00A4084E" w:rsidRDefault="0099673B" w:rsidP="006B4A48">
      <w:pPr>
        <w:pStyle w:val="aff7"/>
        <w:numPr>
          <w:ilvl w:val="1"/>
          <w:numId w:val="30"/>
        </w:numPr>
        <w:spacing w:after="180"/>
        <w:ind w:firstLineChars="0"/>
        <w:rPr>
          <w:sz w:val="20"/>
          <w:szCs w:val="20"/>
        </w:rPr>
      </w:pPr>
      <w:r w:rsidRPr="00A4084E">
        <w:rPr>
          <w:sz w:val="20"/>
          <w:szCs w:val="20"/>
        </w:rPr>
        <w:t>The related study on other WG-led use cases will be based on the requests from the corresponding WG.</w:t>
      </w:r>
    </w:p>
    <w:p w14:paraId="51A9A44C" w14:textId="77777777" w:rsidR="005F5B36" w:rsidRPr="00A4084E" w:rsidRDefault="005F5B36" w:rsidP="006B4A48"/>
    <w:p w14:paraId="50E0A00E" w14:textId="0FEFBE03" w:rsidR="000B568D" w:rsidRPr="00A4084E" w:rsidRDefault="007F5592" w:rsidP="00D16FE2">
      <w:pPr>
        <w:pStyle w:val="1"/>
        <w:rPr>
          <w:lang w:val="en-US"/>
        </w:rPr>
      </w:pPr>
      <w:r w:rsidRPr="00A4084E">
        <w:rPr>
          <w:lang w:val="en-US"/>
        </w:rPr>
        <w:t>RAN</w:t>
      </w:r>
      <w:r w:rsidR="004C2740" w:rsidRPr="00A4084E">
        <w:rPr>
          <w:lang w:val="en-US" w:eastAsia="zh-CN"/>
        </w:rPr>
        <w:t>1 and RAN</w:t>
      </w:r>
      <w:r w:rsidRPr="00A4084E">
        <w:rPr>
          <w:lang w:val="en-US"/>
        </w:rPr>
        <w:t xml:space="preserve">2 </w:t>
      </w:r>
      <w:r w:rsidR="003D5427" w:rsidRPr="00A4084E">
        <w:rPr>
          <w:lang w:val="en-US"/>
        </w:rPr>
        <w:t>–</w:t>
      </w:r>
      <w:r w:rsidRPr="00A4084E">
        <w:rPr>
          <w:lang w:val="en-US"/>
        </w:rPr>
        <w:t xml:space="preserve"> </w:t>
      </w:r>
      <w:r w:rsidR="00181888" w:rsidRPr="00A4084E">
        <w:rPr>
          <w:lang w:val="en-US" w:eastAsia="zh-CN"/>
        </w:rPr>
        <w:t>Testability and OTA</w:t>
      </w:r>
      <w:r w:rsidRPr="00A4084E">
        <w:rPr>
          <w:lang w:val="en-US"/>
        </w:rPr>
        <w:t xml:space="preserve"> related agreements summary</w:t>
      </w:r>
    </w:p>
    <w:p w14:paraId="5B378438" w14:textId="580F4470" w:rsidR="006A277D" w:rsidRPr="00A4084E" w:rsidRDefault="002E018A" w:rsidP="006A277D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>RAN1 related Testability and OTA agreements</w:t>
      </w:r>
    </w:p>
    <w:p w14:paraId="0902ABD2" w14:textId="7C9ACFBB" w:rsidR="00B36C36" w:rsidRPr="00A4084E" w:rsidRDefault="00B36C36" w:rsidP="00B36C36">
      <w:pPr>
        <w:pStyle w:val="3"/>
        <w:rPr>
          <w:lang w:val="en-US"/>
        </w:rPr>
      </w:pPr>
      <w:r w:rsidRPr="00A4084E">
        <w:rPr>
          <w:lang w:val="en-US"/>
        </w:rPr>
        <w:t>RAN</w:t>
      </w:r>
      <w:r w:rsidR="00A2407B" w:rsidRPr="00A4084E">
        <w:rPr>
          <w:lang w:val="en-US"/>
        </w:rPr>
        <w:t>1</w:t>
      </w:r>
      <w:r w:rsidRPr="00A4084E">
        <w:rPr>
          <w:lang w:val="en-US"/>
        </w:rPr>
        <w:t xml:space="preserve"> #1</w:t>
      </w:r>
      <w:r w:rsidR="00231C1D" w:rsidRPr="00A4084E">
        <w:rPr>
          <w:lang w:val="en-US"/>
        </w:rPr>
        <w:t>22</w:t>
      </w:r>
      <w:r w:rsidRPr="00A4084E">
        <w:rPr>
          <w:lang w:val="en-US"/>
        </w:rPr>
        <w:t>bis (Oct-2025)</w:t>
      </w:r>
    </w:p>
    <w:p w14:paraId="458FF65A" w14:textId="509A6C86" w:rsidR="006C43E6" w:rsidRPr="00A4084E" w:rsidRDefault="00231C1D" w:rsidP="004824B0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No specific Testability and OTA </w:t>
      </w:r>
      <w:r w:rsidR="006E10B1" w:rsidRPr="00A4084E">
        <w:rPr>
          <w:rFonts w:ascii="Times New Roman" w:hAnsi="Times New Roman"/>
          <w:sz w:val="20"/>
          <w:szCs w:val="20"/>
        </w:rPr>
        <w:t xml:space="preserve">related </w:t>
      </w:r>
      <w:r w:rsidRPr="00A4084E">
        <w:rPr>
          <w:rFonts w:ascii="Times New Roman" w:hAnsi="Times New Roman"/>
          <w:sz w:val="20"/>
          <w:szCs w:val="20"/>
        </w:rPr>
        <w:t xml:space="preserve">agreements are identified. </w:t>
      </w:r>
    </w:p>
    <w:p w14:paraId="230FB596" w14:textId="77777777" w:rsidR="001D7C0B" w:rsidRPr="00A4084E" w:rsidRDefault="001D7C0B" w:rsidP="004824B0">
      <w:pPr>
        <w:rPr>
          <w:rFonts w:ascii="Times New Roman" w:hAnsi="Times New Roman"/>
          <w:sz w:val="20"/>
          <w:szCs w:val="20"/>
        </w:rPr>
      </w:pPr>
    </w:p>
    <w:p w14:paraId="6993119D" w14:textId="43E576A4" w:rsidR="006A277D" w:rsidRPr="00A4084E" w:rsidRDefault="002E018A" w:rsidP="006A277D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>RAN</w:t>
      </w:r>
      <w:r w:rsidR="00231C1D" w:rsidRPr="00A4084E">
        <w:rPr>
          <w:b/>
          <w:bCs/>
          <w:lang w:val="en-US"/>
        </w:rPr>
        <w:t>2</w:t>
      </w:r>
      <w:r w:rsidRPr="00A4084E">
        <w:rPr>
          <w:b/>
          <w:bCs/>
          <w:lang w:val="en-US"/>
        </w:rPr>
        <w:t xml:space="preserve"> related Testability and OTA agreements</w:t>
      </w:r>
    </w:p>
    <w:p w14:paraId="6B4DB54D" w14:textId="77777777" w:rsidR="00B36C36" w:rsidRPr="00A4084E" w:rsidRDefault="00B36C36" w:rsidP="00B36C36">
      <w:pPr>
        <w:pStyle w:val="3"/>
        <w:rPr>
          <w:lang w:val="en-US"/>
        </w:rPr>
      </w:pPr>
      <w:r w:rsidRPr="00A4084E">
        <w:rPr>
          <w:lang w:val="en-US"/>
        </w:rPr>
        <w:t>RAN2 #131bis (Oct-2025)</w:t>
      </w:r>
    </w:p>
    <w:p w14:paraId="685D97BD" w14:textId="0DCDFA3F" w:rsidR="006A277D" w:rsidRPr="00A4084E" w:rsidRDefault="004824B0" w:rsidP="004824B0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 xml:space="preserve">No specific Testability and OTA </w:t>
      </w:r>
      <w:r w:rsidR="006E10B1" w:rsidRPr="00A4084E">
        <w:rPr>
          <w:rFonts w:ascii="Times New Roman" w:hAnsi="Times New Roman"/>
          <w:sz w:val="20"/>
          <w:szCs w:val="20"/>
        </w:rPr>
        <w:t xml:space="preserve">related </w:t>
      </w:r>
      <w:r w:rsidRPr="00A4084E">
        <w:rPr>
          <w:rFonts w:ascii="Times New Roman" w:hAnsi="Times New Roman"/>
          <w:sz w:val="20"/>
          <w:szCs w:val="20"/>
        </w:rPr>
        <w:t xml:space="preserve">agreements are identified. </w:t>
      </w:r>
    </w:p>
    <w:p w14:paraId="5F071EF0" w14:textId="77777777" w:rsidR="001D7C0B" w:rsidRPr="00A4084E" w:rsidRDefault="001D7C0B" w:rsidP="004824B0">
      <w:pPr>
        <w:rPr>
          <w:rFonts w:ascii="Times New Roman" w:hAnsi="Times New Roman"/>
          <w:sz w:val="20"/>
          <w:szCs w:val="20"/>
        </w:rPr>
      </w:pPr>
    </w:p>
    <w:p w14:paraId="428C8A31" w14:textId="778C4009" w:rsidR="00B36C36" w:rsidRPr="00A4084E" w:rsidRDefault="002E018A" w:rsidP="00B36C36">
      <w:pPr>
        <w:pStyle w:val="2"/>
        <w:rPr>
          <w:b/>
          <w:bCs/>
          <w:lang w:val="en-US"/>
        </w:rPr>
      </w:pPr>
      <w:r w:rsidRPr="00A4084E">
        <w:rPr>
          <w:b/>
          <w:bCs/>
          <w:lang w:val="en-US"/>
        </w:rPr>
        <w:t>Other WGs</w:t>
      </w:r>
    </w:p>
    <w:p w14:paraId="249E6061" w14:textId="07376AB1" w:rsidR="00B36C36" w:rsidRPr="00A4084E" w:rsidRDefault="002E018A" w:rsidP="00B36C36">
      <w:pPr>
        <w:rPr>
          <w:rFonts w:ascii="Times New Roman" w:hAnsi="Times New Roman"/>
          <w:sz w:val="20"/>
          <w:szCs w:val="20"/>
        </w:rPr>
      </w:pPr>
      <w:r w:rsidRPr="00A4084E">
        <w:rPr>
          <w:rFonts w:ascii="Times New Roman" w:hAnsi="Times New Roman"/>
          <w:sz w:val="20"/>
          <w:szCs w:val="20"/>
        </w:rPr>
        <w:t>TBA</w:t>
      </w:r>
    </w:p>
    <w:p w14:paraId="6AE43643" w14:textId="77777777" w:rsidR="00B36C36" w:rsidRPr="00A4084E" w:rsidRDefault="00B36C36" w:rsidP="00B36C36">
      <w:pPr>
        <w:rPr>
          <w:rFonts w:ascii="Times New Roman" w:hAnsi="Times New Roman"/>
          <w:sz w:val="20"/>
          <w:szCs w:val="20"/>
        </w:rPr>
      </w:pPr>
    </w:p>
    <w:p w14:paraId="50029E0D" w14:textId="77777777" w:rsidR="00B36C36" w:rsidRPr="00A4084E" w:rsidRDefault="00B36C36" w:rsidP="00B36C36">
      <w:pPr>
        <w:rPr>
          <w:rFonts w:ascii="Times New Roman" w:eastAsiaTheme="minorEastAsia" w:hAnsi="Times New Roman"/>
        </w:rPr>
      </w:pPr>
      <w:r w:rsidRPr="00A4084E">
        <w:rPr>
          <w:rFonts w:ascii="Times New Roman" w:hAnsi="Times New Roman"/>
          <w:sz w:val="20"/>
          <w:szCs w:val="20"/>
        </w:rPr>
        <w:t xml:space="preserve"> </w:t>
      </w:r>
    </w:p>
    <w:p w14:paraId="08410C96" w14:textId="77777777" w:rsidR="00B36C36" w:rsidRPr="00A4084E" w:rsidRDefault="00B36C36" w:rsidP="0072328C">
      <w:pPr>
        <w:rPr>
          <w:lang w:eastAsia="en-US"/>
        </w:rPr>
      </w:pPr>
    </w:p>
    <w:sectPr w:rsidR="00B36C36" w:rsidRPr="00A4084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DD3C" w14:textId="77777777" w:rsidR="00673888" w:rsidRDefault="00673888" w:rsidP="00F7429E">
      <w:r>
        <w:separator/>
      </w:r>
    </w:p>
  </w:endnote>
  <w:endnote w:type="continuationSeparator" w:id="0">
    <w:p w14:paraId="23BA88F6" w14:textId="77777777" w:rsidR="00673888" w:rsidRDefault="00673888" w:rsidP="00F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iti SC Light">
    <w:altName w:val="HEITI SC LIGHT"/>
    <w:panose1 w:val="02000000000000000000"/>
    <w:charset w:val="80"/>
    <w:family w:val="auto"/>
    <w:pitch w:val="variable"/>
    <w:sig w:usb0="8000002F" w:usb1="0807004A" w:usb2="00000010" w:usb3="00000000" w:csb0="003E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B87B0" w14:textId="77777777" w:rsidR="00673888" w:rsidRDefault="00673888" w:rsidP="00F7429E">
      <w:r>
        <w:separator/>
      </w:r>
    </w:p>
  </w:footnote>
  <w:footnote w:type="continuationSeparator" w:id="0">
    <w:p w14:paraId="4E55DFAB" w14:textId="77777777" w:rsidR="00673888" w:rsidRDefault="00673888" w:rsidP="00F74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multilevel"/>
    <w:tmpl w:val="00FF743B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Roman"/>
      <w:lvlText w:val="%2."/>
      <w:lvlJc w:val="righ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62712AD"/>
    <w:multiLevelType w:val="hybridMultilevel"/>
    <w:tmpl w:val="58A64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19F9"/>
    <w:multiLevelType w:val="hybridMultilevel"/>
    <w:tmpl w:val="22E4D136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B17E68"/>
    <w:multiLevelType w:val="multilevel"/>
    <w:tmpl w:val="79B6C42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9C7328"/>
    <w:multiLevelType w:val="multilevel"/>
    <w:tmpl w:val="2212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07138A"/>
    <w:multiLevelType w:val="multilevel"/>
    <w:tmpl w:val="47751471"/>
    <w:lvl w:ilvl="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43779C3"/>
    <w:multiLevelType w:val="multilevel"/>
    <w:tmpl w:val="FD8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3" w15:restartNumberingAfterBreak="0">
    <w:nsid w:val="285A50E4"/>
    <w:multiLevelType w:val="hybridMultilevel"/>
    <w:tmpl w:val="F2F40822"/>
    <w:lvl w:ilvl="0" w:tplc="D75C920E">
      <w:numFmt w:val="bullet"/>
      <w:lvlText w:val="-"/>
      <w:lvlJc w:val="left"/>
      <w:pPr>
        <w:ind w:left="2096" w:hanging="44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53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1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3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7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6" w:hanging="44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D8808FF"/>
    <w:multiLevelType w:val="multilevel"/>
    <w:tmpl w:val="8E7CD1F8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E5D5C33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4E62BCB"/>
    <w:multiLevelType w:val="multilevel"/>
    <w:tmpl w:val="75A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9" w15:restartNumberingAfterBreak="0">
    <w:nsid w:val="3AD37A3D"/>
    <w:multiLevelType w:val="multilevel"/>
    <w:tmpl w:val="5BA656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EEB74C6"/>
    <w:multiLevelType w:val="hybridMultilevel"/>
    <w:tmpl w:val="5636E810"/>
    <w:lvl w:ilvl="0" w:tplc="C47C83AA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721A4"/>
    <w:multiLevelType w:val="hybridMultilevel"/>
    <w:tmpl w:val="0D9A4A48"/>
    <w:lvl w:ilvl="0" w:tplc="00000001">
      <w:start w:val="1"/>
      <w:numFmt w:val="bullet"/>
      <w:lvlText w:val="⁃"/>
      <w:lvlJc w:val="left"/>
      <w:pPr>
        <w:ind w:left="440" w:hanging="44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751471"/>
    <w:multiLevelType w:val="multilevel"/>
    <w:tmpl w:val="47751471"/>
    <w:lvl w:ilvl="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F56BE"/>
    <w:multiLevelType w:val="hybridMultilevel"/>
    <w:tmpl w:val="C4266322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0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155645F"/>
    <w:multiLevelType w:val="multilevel"/>
    <w:tmpl w:val="369A2164"/>
    <w:lvl w:ilvl="0">
      <w:start w:val="1"/>
      <w:numFmt w:val="bullet"/>
      <w:lvlText w:val="⁃"/>
      <w:lvlJc w:val="left"/>
      <w:pPr>
        <w:ind w:left="724" w:hanging="44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964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35" w15:restartNumberingAfterBreak="0">
    <w:nsid w:val="58B73482"/>
    <w:multiLevelType w:val="multilevel"/>
    <w:tmpl w:val="29E4607E"/>
    <w:lvl w:ilvl="0">
      <w:start w:val="1"/>
      <w:numFmt w:val="bullet"/>
      <w:lvlText w:val="⁃"/>
      <w:lvlJc w:val="left"/>
      <w:pPr>
        <w:ind w:left="1016" w:hanging="44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9ED2A66"/>
    <w:multiLevelType w:val="multilevel"/>
    <w:tmpl w:val="7D7A217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FB33F7"/>
    <w:multiLevelType w:val="multilevel"/>
    <w:tmpl w:val="61FB33F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A35D3"/>
    <w:multiLevelType w:val="hybridMultilevel"/>
    <w:tmpl w:val="72E4F95A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8903A9B"/>
    <w:multiLevelType w:val="multilevel"/>
    <w:tmpl w:val="39CC9D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9A81336"/>
    <w:multiLevelType w:val="hybridMultilevel"/>
    <w:tmpl w:val="A770E0C0"/>
    <w:lvl w:ilvl="0" w:tplc="00000001">
      <w:start w:val="1"/>
      <w:numFmt w:val="bullet"/>
      <w:lvlText w:val="⁃"/>
      <w:lvlJc w:val="left"/>
      <w:pPr>
        <w:ind w:left="440" w:hanging="440"/>
      </w:p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F653C58"/>
    <w:multiLevelType w:val="multilevel"/>
    <w:tmpl w:val="593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4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abstractNum w:abstractNumId="46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7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1067993290">
    <w:abstractNumId w:val="19"/>
  </w:num>
  <w:num w:numId="2" w16cid:durableId="1082603984">
    <w:abstractNumId w:val="28"/>
  </w:num>
  <w:num w:numId="3" w16cid:durableId="2068529849">
    <w:abstractNumId w:val="24"/>
  </w:num>
  <w:num w:numId="4" w16cid:durableId="293565195">
    <w:abstractNumId w:val="45"/>
  </w:num>
  <w:num w:numId="5" w16cid:durableId="1683165245">
    <w:abstractNumId w:val="14"/>
  </w:num>
  <w:num w:numId="6" w16cid:durableId="497842091">
    <w:abstractNumId w:val="29"/>
  </w:num>
  <w:num w:numId="7" w16cid:durableId="434717955">
    <w:abstractNumId w:val="34"/>
  </w:num>
  <w:num w:numId="8" w16cid:durableId="1296987302">
    <w:abstractNumId w:val="16"/>
  </w:num>
  <w:num w:numId="9" w16cid:durableId="1704817329">
    <w:abstractNumId w:val="44"/>
  </w:num>
  <w:num w:numId="10" w16cid:durableId="657538496">
    <w:abstractNumId w:val="41"/>
  </w:num>
  <w:num w:numId="11" w16cid:durableId="93942377">
    <w:abstractNumId w:val="7"/>
  </w:num>
  <w:num w:numId="12" w16cid:durableId="1089349764">
    <w:abstractNumId w:val="12"/>
  </w:num>
  <w:num w:numId="13" w16cid:durableId="1498767119">
    <w:abstractNumId w:val="37"/>
  </w:num>
  <w:num w:numId="14" w16cid:durableId="1923220982">
    <w:abstractNumId w:val="18"/>
  </w:num>
  <w:num w:numId="15" w16cid:durableId="913930470">
    <w:abstractNumId w:val="33"/>
  </w:num>
  <w:num w:numId="16" w16cid:durableId="1373843665">
    <w:abstractNumId w:val="36"/>
  </w:num>
  <w:num w:numId="17" w16cid:durableId="1048189504">
    <w:abstractNumId w:val="30"/>
  </w:num>
  <w:num w:numId="18" w16cid:durableId="315112294">
    <w:abstractNumId w:val="15"/>
  </w:num>
  <w:num w:numId="19" w16cid:durableId="2049839162">
    <w:abstractNumId w:val="20"/>
  </w:num>
  <w:num w:numId="20" w16cid:durableId="1322583446">
    <w:abstractNumId w:val="31"/>
  </w:num>
  <w:num w:numId="21" w16cid:durableId="802889067">
    <w:abstractNumId w:val="2"/>
  </w:num>
  <w:num w:numId="22" w16cid:durableId="1946764722">
    <w:abstractNumId w:val="43"/>
  </w:num>
  <w:num w:numId="23" w16cid:durableId="2003317184">
    <w:abstractNumId w:val="11"/>
  </w:num>
  <w:num w:numId="24" w16cid:durableId="1778795997">
    <w:abstractNumId w:val="4"/>
  </w:num>
  <w:num w:numId="25" w16cid:durableId="939069390">
    <w:abstractNumId w:val="1"/>
  </w:num>
  <w:num w:numId="26" w16cid:durableId="253173805">
    <w:abstractNumId w:val="25"/>
  </w:num>
  <w:num w:numId="27" w16cid:durableId="902639131">
    <w:abstractNumId w:val="38"/>
  </w:num>
  <w:num w:numId="28" w16cid:durableId="1385789028">
    <w:abstractNumId w:val="0"/>
  </w:num>
  <w:num w:numId="29" w16cid:durableId="1687749042">
    <w:abstractNumId w:val="5"/>
  </w:num>
  <w:num w:numId="30" w16cid:durableId="1945267727">
    <w:abstractNumId w:val="3"/>
  </w:num>
  <w:num w:numId="31" w16cid:durableId="1279487104">
    <w:abstractNumId w:val="19"/>
  </w:num>
  <w:num w:numId="32" w16cid:durableId="866989952">
    <w:abstractNumId w:val="19"/>
  </w:num>
  <w:num w:numId="33" w16cid:durableId="305935513">
    <w:abstractNumId w:val="19"/>
  </w:num>
  <w:num w:numId="34" w16cid:durableId="1024988523">
    <w:abstractNumId w:val="22"/>
  </w:num>
  <w:num w:numId="35" w16cid:durableId="961426454">
    <w:abstractNumId w:val="39"/>
  </w:num>
  <w:num w:numId="36" w16cid:durableId="1332489412">
    <w:abstractNumId w:val="46"/>
  </w:num>
  <w:num w:numId="37" w16cid:durableId="369182220">
    <w:abstractNumId w:val="47"/>
  </w:num>
  <w:num w:numId="38" w16cid:durableId="79638546">
    <w:abstractNumId w:val="26"/>
  </w:num>
  <w:num w:numId="39" w16cid:durableId="539439121">
    <w:abstractNumId w:val="8"/>
  </w:num>
  <w:num w:numId="40" w16cid:durableId="1109736003">
    <w:abstractNumId w:val="10"/>
  </w:num>
  <w:num w:numId="41" w16cid:durableId="1213036195">
    <w:abstractNumId w:val="35"/>
  </w:num>
  <w:num w:numId="42" w16cid:durableId="116803517">
    <w:abstractNumId w:val="40"/>
  </w:num>
  <w:num w:numId="43" w16cid:durableId="1917863879">
    <w:abstractNumId w:val="42"/>
  </w:num>
  <w:num w:numId="44" w16cid:durableId="1324234479">
    <w:abstractNumId w:val="21"/>
  </w:num>
  <w:num w:numId="45" w16cid:durableId="662978331">
    <w:abstractNumId w:val="9"/>
  </w:num>
  <w:num w:numId="46" w16cid:durableId="876507474">
    <w:abstractNumId w:val="6"/>
  </w:num>
  <w:num w:numId="47" w16cid:durableId="337932230">
    <w:abstractNumId w:val="27"/>
  </w:num>
  <w:num w:numId="48" w16cid:durableId="1717005884">
    <w:abstractNumId w:val="23"/>
  </w:num>
  <w:num w:numId="49" w16cid:durableId="319772056">
    <w:abstractNumId w:val="19"/>
  </w:num>
  <w:num w:numId="50" w16cid:durableId="312947325">
    <w:abstractNumId w:val="19"/>
  </w:num>
  <w:num w:numId="51" w16cid:durableId="1757288476">
    <w:abstractNumId w:val="19"/>
  </w:num>
  <w:num w:numId="52" w16cid:durableId="41828218">
    <w:abstractNumId w:val="19"/>
  </w:num>
  <w:num w:numId="53" w16cid:durableId="1550723034">
    <w:abstractNumId w:val="19"/>
  </w:num>
  <w:num w:numId="54" w16cid:durableId="848368311">
    <w:abstractNumId w:val="19"/>
  </w:num>
  <w:num w:numId="55" w16cid:durableId="2033992543">
    <w:abstractNumId w:val="19"/>
  </w:num>
  <w:num w:numId="56" w16cid:durableId="2076050540">
    <w:abstractNumId w:val="19"/>
  </w:num>
  <w:num w:numId="57" w16cid:durableId="54591813">
    <w:abstractNumId w:val="19"/>
  </w:num>
  <w:num w:numId="58" w16cid:durableId="1559978366">
    <w:abstractNumId w:val="19"/>
  </w:num>
  <w:num w:numId="59" w16cid:durableId="1488398151">
    <w:abstractNumId w:val="17"/>
  </w:num>
  <w:num w:numId="60" w16cid:durableId="973633547">
    <w:abstractNumId w:val="19"/>
  </w:num>
  <w:num w:numId="61" w16cid:durableId="9450420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892051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992365568">
    <w:abstractNumId w:val="13"/>
  </w:num>
  <w:num w:numId="64" w16cid:durableId="1617983096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7D0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0A6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647"/>
    <w:rsid w:val="00072B00"/>
    <w:rsid w:val="000737E0"/>
    <w:rsid w:val="0007382E"/>
    <w:rsid w:val="00073E65"/>
    <w:rsid w:val="00075CC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4F1D"/>
    <w:rsid w:val="00097A73"/>
    <w:rsid w:val="000A0CAD"/>
    <w:rsid w:val="000A0FB6"/>
    <w:rsid w:val="000A158C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DCE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05A"/>
    <w:rsid w:val="0012648F"/>
    <w:rsid w:val="00126A40"/>
    <w:rsid w:val="00126A91"/>
    <w:rsid w:val="00130462"/>
    <w:rsid w:val="00131F48"/>
    <w:rsid w:val="001323CA"/>
    <w:rsid w:val="00133887"/>
    <w:rsid w:val="00134145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4766D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1EC0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888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160F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C0B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7A0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ACA"/>
    <w:rsid w:val="00211EB8"/>
    <w:rsid w:val="00212FEF"/>
    <w:rsid w:val="002138EA"/>
    <w:rsid w:val="002139EA"/>
    <w:rsid w:val="00213DD8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1C1D"/>
    <w:rsid w:val="00232C1F"/>
    <w:rsid w:val="0023418E"/>
    <w:rsid w:val="00235394"/>
    <w:rsid w:val="00235577"/>
    <w:rsid w:val="002371B2"/>
    <w:rsid w:val="002372DD"/>
    <w:rsid w:val="00242A0C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29D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079"/>
    <w:rsid w:val="002749FC"/>
    <w:rsid w:val="00274B6B"/>
    <w:rsid w:val="00274E1A"/>
    <w:rsid w:val="00274E25"/>
    <w:rsid w:val="00275334"/>
    <w:rsid w:val="00275572"/>
    <w:rsid w:val="00275D9C"/>
    <w:rsid w:val="002760C0"/>
    <w:rsid w:val="002775B1"/>
    <w:rsid w:val="002775B9"/>
    <w:rsid w:val="002779BC"/>
    <w:rsid w:val="00280DE3"/>
    <w:rsid w:val="00281148"/>
    <w:rsid w:val="002811C4"/>
    <w:rsid w:val="0028146D"/>
    <w:rsid w:val="00281F31"/>
    <w:rsid w:val="002821BB"/>
    <w:rsid w:val="00282213"/>
    <w:rsid w:val="00282E1C"/>
    <w:rsid w:val="0028320D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852"/>
    <w:rsid w:val="002B3ED1"/>
    <w:rsid w:val="002B4980"/>
    <w:rsid w:val="002B4A07"/>
    <w:rsid w:val="002B4C05"/>
    <w:rsid w:val="002B516C"/>
    <w:rsid w:val="002B5E1D"/>
    <w:rsid w:val="002B604F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4A12"/>
    <w:rsid w:val="002D6151"/>
    <w:rsid w:val="002D6495"/>
    <w:rsid w:val="002D6BDF"/>
    <w:rsid w:val="002D7480"/>
    <w:rsid w:val="002E018A"/>
    <w:rsid w:val="002E238B"/>
    <w:rsid w:val="002E2CE9"/>
    <w:rsid w:val="002E3BF7"/>
    <w:rsid w:val="002E403E"/>
    <w:rsid w:val="002E44BD"/>
    <w:rsid w:val="002E4C74"/>
    <w:rsid w:val="002E7C0F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47BE6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7C0"/>
    <w:rsid w:val="003628B9"/>
    <w:rsid w:val="00362AF7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9726B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3BE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B6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4C9"/>
    <w:rsid w:val="003F676F"/>
    <w:rsid w:val="003F6E16"/>
    <w:rsid w:val="003F758F"/>
    <w:rsid w:val="003F7CAA"/>
    <w:rsid w:val="0040018A"/>
    <w:rsid w:val="00400652"/>
    <w:rsid w:val="00400C13"/>
    <w:rsid w:val="00400DD7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1BA4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24B0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13A0"/>
    <w:rsid w:val="0049249A"/>
    <w:rsid w:val="004924F0"/>
    <w:rsid w:val="00492896"/>
    <w:rsid w:val="00493C6C"/>
    <w:rsid w:val="004946CD"/>
    <w:rsid w:val="00494813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740"/>
    <w:rsid w:val="004C2EDC"/>
    <w:rsid w:val="004C34EF"/>
    <w:rsid w:val="004C493D"/>
    <w:rsid w:val="004C4AF2"/>
    <w:rsid w:val="004C4F9C"/>
    <w:rsid w:val="004C54E5"/>
    <w:rsid w:val="004C60F7"/>
    <w:rsid w:val="004C6A24"/>
    <w:rsid w:val="004C6B9A"/>
    <w:rsid w:val="004C6DA1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791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6143"/>
    <w:rsid w:val="004F6C8F"/>
    <w:rsid w:val="004F754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5BDC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4CCF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7725A"/>
    <w:rsid w:val="005808DC"/>
    <w:rsid w:val="00580FF5"/>
    <w:rsid w:val="00581C5F"/>
    <w:rsid w:val="00581F3B"/>
    <w:rsid w:val="0058265C"/>
    <w:rsid w:val="00583DDE"/>
    <w:rsid w:val="0058519C"/>
    <w:rsid w:val="0058609E"/>
    <w:rsid w:val="00586FBF"/>
    <w:rsid w:val="005874AD"/>
    <w:rsid w:val="00587922"/>
    <w:rsid w:val="0059116C"/>
    <w:rsid w:val="0059149A"/>
    <w:rsid w:val="00591B86"/>
    <w:rsid w:val="0059202F"/>
    <w:rsid w:val="005921DD"/>
    <w:rsid w:val="005929BC"/>
    <w:rsid w:val="00593CD2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5CAE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5B36"/>
    <w:rsid w:val="005F60E2"/>
    <w:rsid w:val="005F6D25"/>
    <w:rsid w:val="005F6EF7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1D00"/>
    <w:rsid w:val="00622450"/>
    <w:rsid w:val="0062477D"/>
    <w:rsid w:val="006247CD"/>
    <w:rsid w:val="006253C9"/>
    <w:rsid w:val="0062572B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0A4"/>
    <w:rsid w:val="00672307"/>
    <w:rsid w:val="00673557"/>
    <w:rsid w:val="00673888"/>
    <w:rsid w:val="006748A4"/>
    <w:rsid w:val="006748D0"/>
    <w:rsid w:val="00674C47"/>
    <w:rsid w:val="006756A0"/>
    <w:rsid w:val="006759C6"/>
    <w:rsid w:val="006759E1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6F2A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978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1C0"/>
    <w:rsid w:val="006B45A1"/>
    <w:rsid w:val="006B4A48"/>
    <w:rsid w:val="006B642C"/>
    <w:rsid w:val="006B66CC"/>
    <w:rsid w:val="006B7508"/>
    <w:rsid w:val="006B7B5E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6BA5"/>
    <w:rsid w:val="006C7389"/>
    <w:rsid w:val="006C7D60"/>
    <w:rsid w:val="006D092A"/>
    <w:rsid w:val="006D2339"/>
    <w:rsid w:val="006D24C6"/>
    <w:rsid w:val="006D2521"/>
    <w:rsid w:val="006D2932"/>
    <w:rsid w:val="006D3341"/>
    <w:rsid w:val="006D3671"/>
    <w:rsid w:val="006D4176"/>
    <w:rsid w:val="006D46A5"/>
    <w:rsid w:val="006D4B9B"/>
    <w:rsid w:val="006D4CA4"/>
    <w:rsid w:val="006D533B"/>
    <w:rsid w:val="006D5E69"/>
    <w:rsid w:val="006D7663"/>
    <w:rsid w:val="006E0A73"/>
    <w:rsid w:val="006E0FCC"/>
    <w:rsid w:val="006E0FEE"/>
    <w:rsid w:val="006E10B1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86C"/>
    <w:rsid w:val="00703F25"/>
    <w:rsid w:val="00704570"/>
    <w:rsid w:val="00704AE9"/>
    <w:rsid w:val="0070646B"/>
    <w:rsid w:val="007064C9"/>
    <w:rsid w:val="007066D2"/>
    <w:rsid w:val="00707532"/>
    <w:rsid w:val="007110A4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242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5FAB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473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221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4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3234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20E"/>
    <w:rsid w:val="007F5592"/>
    <w:rsid w:val="007F5F47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33A7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442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6F"/>
    <w:rsid w:val="008A56BD"/>
    <w:rsid w:val="008A6EBA"/>
    <w:rsid w:val="008A7CCA"/>
    <w:rsid w:val="008B2544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106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440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3929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6CA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426F"/>
    <w:rsid w:val="00915B04"/>
    <w:rsid w:val="00915D73"/>
    <w:rsid w:val="00916077"/>
    <w:rsid w:val="009170A2"/>
    <w:rsid w:val="00917BA7"/>
    <w:rsid w:val="00917DD2"/>
    <w:rsid w:val="009208A6"/>
    <w:rsid w:val="00920B65"/>
    <w:rsid w:val="009219E5"/>
    <w:rsid w:val="00921B49"/>
    <w:rsid w:val="00922E0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2CC"/>
    <w:rsid w:val="00927316"/>
    <w:rsid w:val="00927359"/>
    <w:rsid w:val="00927520"/>
    <w:rsid w:val="0093013B"/>
    <w:rsid w:val="00930491"/>
    <w:rsid w:val="0093133D"/>
    <w:rsid w:val="00931A21"/>
    <w:rsid w:val="00931E54"/>
    <w:rsid w:val="0093276D"/>
    <w:rsid w:val="009337B8"/>
    <w:rsid w:val="00933D12"/>
    <w:rsid w:val="009359F9"/>
    <w:rsid w:val="00935E06"/>
    <w:rsid w:val="00936F83"/>
    <w:rsid w:val="00937065"/>
    <w:rsid w:val="009371DF"/>
    <w:rsid w:val="00940285"/>
    <w:rsid w:val="00940E43"/>
    <w:rsid w:val="009410B2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BFB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154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73B"/>
    <w:rsid w:val="00996A8F"/>
    <w:rsid w:val="0099755A"/>
    <w:rsid w:val="00997EFE"/>
    <w:rsid w:val="009A0DBA"/>
    <w:rsid w:val="009A1DBF"/>
    <w:rsid w:val="009A2B38"/>
    <w:rsid w:val="009A3A16"/>
    <w:rsid w:val="009A3F0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A43"/>
    <w:rsid w:val="009C2FBC"/>
    <w:rsid w:val="009C396D"/>
    <w:rsid w:val="009C3B18"/>
    <w:rsid w:val="009C3C80"/>
    <w:rsid w:val="009C40AC"/>
    <w:rsid w:val="009C4618"/>
    <w:rsid w:val="009C492F"/>
    <w:rsid w:val="009C4C3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38CA"/>
    <w:rsid w:val="00A04371"/>
    <w:rsid w:val="00A04B86"/>
    <w:rsid w:val="00A05302"/>
    <w:rsid w:val="00A05B17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07B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084E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445"/>
    <w:rsid w:val="00A47641"/>
    <w:rsid w:val="00A47CB5"/>
    <w:rsid w:val="00A47DD9"/>
    <w:rsid w:val="00A5384E"/>
    <w:rsid w:val="00A53BFB"/>
    <w:rsid w:val="00A53EF3"/>
    <w:rsid w:val="00A5674B"/>
    <w:rsid w:val="00A604A4"/>
    <w:rsid w:val="00A61258"/>
    <w:rsid w:val="00A6166F"/>
    <w:rsid w:val="00A61B7D"/>
    <w:rsid w:val="00A62D90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993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7A4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2B7B"/>
    <w:rsid w:val="00B12FAF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6B0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4F20"/>
    <w:rsid w:val="00B45AB1"/>
    <w:rsid w:val="00B47EAD"/>
    <w:rsid w:val="00B51CBE"/>
    <w:rsid w:val="00B525BB"/>
    <w:rsid w:val="00B529BE"/>
    <w:rsid w:val="00B53F03"/>
    <w:rsid w:val="00B54961"/>
    <w:rsid w:val="00B559DF"/>
    <w:rsid w:val="00B56643"/>
    <w:rsid w:val="00B56BC1"/>
    <w:rsid w:val="00B57138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CC5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0F52"/>
    <w:rsid w:val="00BB14F1"/>
    <w:rsid w:val="00BB39EE"/>
    <w:rsid w:val="00BB3CB1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1DA"/>
    <w:rsid w:val="00C04F02"/>
    <w:rsid w:val="00C054D5"/>
    <w:rsid w:val="00C056DC"/>
    <w:rsid w:val="00C05D83"/>
    <w:rsid w:val="00C05EF3"/>
    <w:rsid w:val="00C064E4"/>
    <w:rsid w:val="00C12549"/>
    <w:rsid w:val="00C1329B"/>
    <w:rsid w:val="00C1346F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0A8F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20"/>
    <w:rsid w:val="00C621C9"/>
    <w:rsid w:val="00C62660"/>
    <w:rsid w:val="00C62A02"/>
    <w:rsid w:val="00C63557"/>
    <w:rsid w:val="00C6363B"/>
    <w:rsid w:val="00C649BD"/>
    <w:rsid w:val="00C653E6"/>
    <w:rsid w:val="00C65891"/>
    <w:rsid w:val="00C663E2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601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2B0"/>
    <w:rsid w:val="00CB5348"/>
    <w:rsid w:val="00CB5BA6"/>
    <w:rsid w:val="00CB5E58"/>
    <w:rsid w:val="00CB6204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1AA"/>
    <w:rsid w:val="00CE1718"/>
    <w:rsid w:val="00CE32CE"/>
    <w:rsid w:val="00CE4380"/>
    <w:rsid w:val="00CE5A4C"/>
    <w:rsid w:val="00CE61C0"/>
    <w:rsid w:val="00CE6873"/>
    <w:rsid w:val="00CE7671"/>
    <w:rsid w:val="00CF390E"/>
    <w:rsid w:val="00CF39FD"/>
    <w:rsid w:val="00CF4133"/>
    <w:rsid w:val="00CF4156"/>
    <w:rsid w:val="00CF4158"/>
    <w:rsid w:val="00CF4651"/>
    <w:rsid w:val="00CF4D1D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16FE2"/>
    <w:rsid w:val="00D209FF"/>
    <w:rsid w:val="00D21561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582"/>
    <w:rsid w:val="00D51F22"/>
    <w:rsid w:val="00D520E4"/>
    <w:rsid w:val="00D52E66"/>
    <w:rsid w:val="00D53252"/>
    <w:rsid w:val="00D53A38"/>
    <w:rsid w:val="00D5485F"/>
    <w:rsid w:val="00D54EBC"/>
    <w:rsid w:val="00D55072"/>
    <w:rsid w:val="00D55B8C"/>
    <w:rsid w:val="00D567FB"/>
    <w:rsid w:val="00D5710B"/>
    <w:rsid w:val="00D575DD"/>
    <w:rsid w:val="00D579F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5D92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A7C80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3F58"/>
    <w:rsid w:val="00DF497C"/>
    <w:rsid w:val="00DF4983"/>
    <w:rsid w:val="00DF52B2"/>
    <w:rsid w:val="00DF5384"/>
    <w:rsid w:val="00DF5695"/>
    <w:rsid w:val="00DF5F1D"/>
    <w:rsid w:val="00DF6A4F"/>
    <w:rsid w:val="00DF74DC"/>
    <w:rsid w:val="00DF7CA3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8B2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02E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67C"/>
    <w:rsid w:val="00E6185B"/>
    <w:rsid w:val="00E6228A"/>
    <w:rsid w:val="00E6407E"/>
    <w:rsid w:val="00E65996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4A4C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0BCE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7F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096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17F87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2402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16E9"/>
    <w:rsid w:val="00F52067"/>
    <w:rsid w:val="00F52302"/>
    <w:rsid w:val="00F52D4C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576F7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18E5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994"/>
    <w:rsid w:val="00FA3C85"/>
    <w:rsid w:val="00FA4718"/>
    <w:rsid w:val="00FA4901"/>
    <w:rsid w:val="00FA4E7F"/>
    <w:rsid w:val="00FA5848"/>
    <w:rsid w:val="00FA67F0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DD8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05E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23F6"/>
    <w:rPr>
      <w:rFonts w:ascii="Times" w:eastAsia="Batang" w:hAnsi="Times"/>
      <w:sz w:val="24"/>
      <w:szCs w:val="24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R4_bullets,列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3">
    <w:name w:val="样式3"/>
    <w:basedOn w:val="aff7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qFormat/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a7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aff9">
    <w:name w:val="Quote"/>
    <w:basedOn w:val="a"/>
    <w:next w:val="a"/>
    <w:link w:val="affa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affa">
    <w:name w:val="引用 字符"/>
    <w:basedOn w:val="a0"/>
    <w:link w:val="aff9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a0"/>
    <w:link w:val="RAN4Observation"/>
    <w:qFormat/>
    <w:rPr>
      <w:rFonts w:ascii="Times" w:eastAsia="Calibri" w:hAnsi="Times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affb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affc">
    <w:name w:val="Unresolved Mention"/>
    <w:basedOn w:val="a0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6"/>
      </w:numPr>
    </w:pPr>
  </w:style>
  <w:style w:type="character" w:customStyle="1" w:styleId="15">
    <w:name w:val="15"/>
    <w:basedOn w:val="a0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a0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a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a"/>
    <w:next w:val="a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10.10.10.10/ftp/RAN/RAN4/Inbox/R4-2514641.zip" TargetMode="External"/><Relationship Id="rId26" Type="http://schemas.openxmlformats.org/officeDocument/2006/relationships/hyperlink" Target="http://10.10.10.10/ftp/RAN/RAN4/Inbox/R4-2514644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file:////Users/yangtang/Documents/work/RAN4/WG%20meetings/116bis/Docs/R4-2514510.zip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file:////Users/yangtang/Documents/work/RAN4/WG%20meetings/116bis/Docs/R4-2514508.zip" TargetMode="External"/><Relationship Id="rId25" Type="http://schemas.openxmlformats.org/officeDocument/2006/relationships/hyperlink" Target="file:////Users/yangtang/Documents/work/RAN4/WG%20meetings/116bis/Docs/R4-251451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10.10.10.10/ftp/RAN/RAN4/Inbox/R4-2514647.zip" TargetMode="External"/><Relationship Id="rId20" Type="http://schemas.openxmlformats.org/officeDocument/2006/relationships/hyperlink" Target="http://10.10.10.10/ftp/RAN/RAN4/Inbox/R4-2514642.zip" TargetMode="External"/><Relationship Id="rId29" Type="http://schemas.openxmlformats.org/officeDocument/2006/relationships/hyperlink" Target="http://10.10.10.10/ftp/RAN/RAN4/Inbox/R4-2514636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://10.10.10.10/ftp/RAN/RAN4/Inbox/R4-2514626.zip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file:////Users/yangtang/Documents/work/RAN4/WG%20meetings/116bis/Docs/R4-2514517.zip" TargetMode="External"/><Relationship Id="rId23" Type="http://schemas.openxmlformats.org/officeDocument/2006/relationships/hyperlink" Target="file:////Users/yangtang/Documents/work/RAN4/WG%20meetings/116bis/Docs/R4-2514511.zip" TargetMode="External"/><Relationship Id="rId28" Type="http://schemas.openxmlformats.org/officeDocument/2006/relationships/hyperlink" Target="http://10.10.10.10/ftp/RAN/RAN4/Inbox/R4-2514645.zip" TargetMode="External"/><Relationship Id="rId10" Type="http://schemas.openxmlformats.org/officeDocument/2006/relationships/settings" Target="settings.xml"/><Relationship Id="rId19" Type="http://schemas.openxmlformats.org/officeDocument/2006/relationships/hyperlink" Target="file:////Users/yangtang/Documents/work/RAN4/WG%20meetings/116bis/Docs/R4-2514509.zi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ruixin.wang@vivo.com" TargetMode="External"/><Relationship Id="rId22" Type="http://schemas.openxmlformats.org/officeDocument/2006/relationships/hyperlink" Target="http://10.10.10.10/ftp/RAN/RAN4/Inbox/R4-2514638.zip" TargetMode="External"/><Relationship Id="rId27" Type="http://schemas.openxmlformats.org/officeDocument/2006/relationships/hyperlink" Target="file:////Users/yangtang/Documents/work/RAN4/WG%20meetings/116bis/Docs/R4-2514513.zip" TargetMode="External"/><Relationship Id="rId30" Type="http://schemas.openxmlformats.org/officeDocument/2006/relationships/hyperlink" Target="http://10.10.10.10/ftp/RAN/RAN4/Inbox/R4-251463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Props1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138</TotalTime>
  <Pages>10</Pages>
  <Words>3098</Words>
  <Characters>16390</Characters>
  <Application>Microsoft Office Word</Application>
  <DocSecurity>0</DocSecurity>
  <Lines>512</Lines>
  <Paragraphs>423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vivo</Company>
  <LinksUpToDate>false</LinksUpToDate>
  <CharactersWithSpaces>19065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6G Testability and OTA</dc:title>
  <dc:subject/>
  <dc:creator>Ruixin Wang</dc:creator>
  <cp:keywords/>
  <dc:description/>
  <cp:lastModifiedBy>Ruixin WANG</cp:lastModifiedBy>
  <cp:revision>432</cp:revision>
  <cp:lastPrinted>2019-04-25T01:09:00Z</cp:lastPrinted>
  <dcterms:created xsi:type="dcterms:W3CDTF">2025-10-27T06:22:00Z</dcterms:created>
  <dcterms:modified xsi:type="dcterms:W3CDTF">2025-11-07T09:35:00Z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